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B0" w:rsidRPr="00866E99" w:rsidRDefault="00FE52B0" w:rsidP="001674D1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866E99">
        <w:rPr>
          <w:rFonts w:ascii="Times New Roman" w:hAnsi="Times New Roman"/>
          <w:i/>
          <w:sz w:val="20"/>
          <w:szCs w:val="20"/>
        </w:rPr>
        <w:t xml:space="preserve">2015-2016 EĞİTİM ÖĞRETİM YILI </w:t>
      </w:r>
      <w:r>
        <w:rPr>
          <w:rFonts w:ascii="Times New Roman" w:hAnsi="Times New Roman"/>
          <w:i/>
          <w:sz w:val="20"/>
          <w:szCs w:val="20"/>
        </w:rPr>
        <w:t>……………..</w:t>
      </w:r>
      <w:r w:rsidRPr="00866E99">
        <w:rPr>
          <w:rFonts w:ascii="Times New Roman" w:hAnsi="Times New Roman"/>
          <w:i/>
          <w:sz w:val="20"/>
          <w:szCs w:val="20"/>
        </w:rPr>
        <w:t xml:space="preserve"> ORTAOKULU FEN BİLİMLERİ DERSİ  </w:t>
      </w:r>
    </w:p>
    <w:p w:rsidR="00FE52B0" w:rsidRPr="00866E99" w:rsidRDefault="00FE52B0" w:rsidP="001674D1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866E99">
        <w:rPr>
          <w:rFonts w:ascii="Times New Roman" w:hAnsi="Times New Roman"/>
          <w:i/>
          <w:sz w:val="20"/>
          <w:szCs w:val="20"/>
        </w:rPr>
        <w:t>7. SINIFLAR 3. YAZILI (ORTAK YAZILI)</w:t>
      </w:r>
    </w:p>
    <w:p w:rsidR="00FE52B0" w:rsidRPr="00866E99" w:rsidRDefault="00FE52B0" w:rsidP="001674D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66E99">
        <w:rPr>
          <w:rFonts w:ascii="Times New Roman" w:hAnsi="Times New Roman"/>
          <w:i/>
          <w:sz w:val="20"/>
          <w:szCs w:val="20"/>
        </w:rPr>
        <w:t>ADI-SOYADI:</w:t>
      </w:r>
    </w:p>
    <w:p w:rsidR="00FE52B0" w:rsidRPr="00866E99" w:rsidRDefault="00FE52B0" w:rsidP="001674D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66E99">
        <w:rPr>
          <w:rFonts w:ascii="Times New Roman" w:hAnsi="Times New Roman"/>
          <w:i/>
          <w:sz w:val="20"/>
          <w:szCs w:val="20"/>
        </w:rPr>
        <w:t xml:space="preserve">SINIFI:           </w:t>
      </w:r>
    </w:p>
    <w:p w:rsidR="00FE52B0" w:rsidRPr="00866E99" w:rsidRDefault="00FE52B0" w:rsidP="001674D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66E99">
        <w:rPr>
          <w:rFonts w:ascii="Times New Roman" w:hAnsi="Times New Roman"/>
          <w:i/>
          <w:sz w:val="20"/>
          <w:szCs w:val="20"/>
        </w:rPr>
        <w:t>NO:</w:t>
      </w:r>
    </w:p>
    <w:p w:rsidR="00FE52B0" w:rsidRPr="00866E99" w:rsidRDefault="00FE52B0" w:rsidP="006159A5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  <w:r w:rsidRPr="00866E99">
        <w:rPr>
          <w:rFonts w:ascii="Times New Roman" w:hAnsi="Times New Roman"/>
          <w:b/>
          <w:sz w:val="20"/>
          <w:szCs w:val="20"/>
        </w:rPr>
        <w:t>1.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 Sindirilmiş besinlerin emilerek kana geçmesini sağlayan </w:t>
      </w:r>
      <w:r w:rsidRPr="00866E99">
        <w:rPr>
          <w:rStyle w:val="Strong"/>
          <w:rFonts w:ascii="Times New Roman" w:hAnsi="Times New Roman"/>
          <w:sz w:val="20"/>
          <w:szCs w:val="20"/>
        </w:rPr>
        <w:t xml:space="preserve">villus 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>adı verilen kıvrımlar, sindirim sisteminin hangi yapı  ya da organında bulunur?</w:t>
      </w:r>
    </w:p>
    <w:p w:rsidR="00FE52B0" w:rsidRPr="00866E99" w:rsidRDefault="00FE52B0" w:rsidP="006159A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66E99">
        <w:rPr>
          <w:rFonts w:ascii="Times New Roman" w:hAnsi="Times New Roman"/>
          <w:b/>
          <w:sz w:val="20"/>
          <w:szCs w:val="20"/>
        </w:rPr>
        <w:t>A)</w:t>
      </w:r>
      <w:r w:rsidRPr="00866E99">
        <w:rPr>
          <w:rFonts w:ascii="Times New Roman" w:hAnsi="Times New Roman"/>
          <w:sz w:val="20"/>
          <w:szCs w:val="20"/>
        </w:rPr>
        <w:t xml:space="preserve"> Ağız         </w:t>
      </w:r>
      <w:r w:rsidRPr="00866E99">
        <w:rPr>
          <w:rFonts w:ascii="Times New Roman" w:hAnsi="Times New Roman"/>
          <w:b/>
          <w:sz w:val="20"/>
          <w:szCs w:val="20"/>
        </w:rPr>
        <w:t>B)</w:t>
      </w:r>
      <w:r w:rsidRPr="00866E99">
        <w:rPr>
          <w:rFonts w:ascii="Times New Roman" w:hAnsi="Times New Roman"/>
          <w:sz w:val="20"/>
          <w:szCs w:val="20"/>
        </w:rPr>
        <w:t xml:space="preserve"> Mide      </w:t>
      </w:r>
      <w:r w:rsidRPr="00866E99">
        <w:rPr>
          <w:rFonts w:ascii="Times New Roman" w:hAnsi="Times New Roman"/>
          <w:b/>
          <w:sz w:val="20"/>
          <w:szCs w:val="20"/>
        </w:rPr>
        <w:t>C)</w:t>
      </w:r>
      <w:r w:rsidRPr="00866E99">
        <w:rPr>
          <w:rFonts w:ascii="Times New Roman" w:hAnsi="Times New Roman"/>
          <w:sz w:val="20"/>
          <w:szCs w:val="20"/>
        </w:rPr>
        <w:t xml:space="preserve"> İnce bağırsak      </w:t>
      </w:r>
      <w:r w:rsidRPr="00866E99">
        <w:rPr>
          <w:rFonts w:ascii="Times New Roman" w:hAnsi="Times New Roman"/>
          <w:b/>
          <w:sz w:val="20"/>
          <w:szCs w:val="20"/>
        </w:rPr>
        <w:t>D)</w:t>
      </w:r>
      <w:r w:rsidRPr="00866E99">
        <w:rPr>
          <w:rFonts w:ascii="Times New Roman" w:hAnsi="Times New Roman"/>
          <w:sz w:val="20"/>
          <w:szCs w:val="20"/>
        </w:rPr>
        <w:t xml:space="preserve"> Kalın bağırsak</w:t>
      </w:r>
    </w:p>
    <w:p w:rsidR="00FE52B0" w:rsidRPr="00866E99" w:rsidRDefault="00FE52B0" w:rsidP="001674D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  <w:r w:rsidRPr="00866E99">
        <w:rPr>
          <w:rFonts w:ascii="Times New Roman" w:hAnsi="Times New Roman"/>
          <w:b/>
          <w:sz w:val="20"/>
          <w:szCs w:val="20"/>
        </w:rPr>
        <w:t>2.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 Sindirim sonrası posa içinde kalan su, vitamin ve mineraller, sindirim sisteminin hangi yapı ya da organında emilir?</w:t>
      </w:r>
    </w:p>
    <w:p w:rsidR="00FE52B0" w:rsidRPr="00866E99" w:rsidRDefault="00FE52B0" w:rsidP="001674D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66E99">
        <w:rPr>
          <w:rFonts w:ascii="Times New Roman" w:hAnsi="Times New Roman"/>
          <w:b/>
          <w:sz w:val="20"/>
          <w:szCs w:val="20"/>
        </w:rPr>
        <w:t>A)</w:t>
      </w:r>
      <w:r w:rsidRPr="00866E99">
        <w:rPr>
          <w:rFonts w:ascii="Times New Roman" w:hAnsi="Times New Roman"/>
          <w:sz w:val="20"/>
          <w:szCs w:val="20"/>
        </w:rPr>
        <w:t xml:space="preserve"> Mide      </w:t>
      </w:r>
      <w:r w:rsidRPr="00866E99">
        <w:rPr>
          <w:rFonts w:ascii="Times New Roman" w:hAnsi="Times New Roman"/>
          <w:b/>
          <w:sz w:val="20"/>
          <w:szCs w:val="20"/>
        </w:rPr>
        <w:t>B)</w:t>
      </w:r>
      <w:r w:rsidRPr="00866E99">
        <w:rPr>
          <w:rFonts w:ascii="Times New Roman" w:hAnsi="Times New Roman"/>
          <w:sz w:val="20"/>
          <w:szCs w:val="20"/>
        </w:rPr>
        <w:t xml:space="preserve"> İnce bağırsak    </w:t>
      </w:r>
      <w:r w:rsidRPr="00866E99">
        <w:rPr>
          <w:rFonts w:ascii="Times New Roman" w:hAnsi="Times New Roman"/>
          <w:b/>
          <w:sz w:val="20"/>
          <w:szCs w:val="20"/>
        </w:rPr>
        <w:t>C)</w:t>
      </w:r>
      <w:r w:rsidRPr="00866E99">
        <w:rPr>
          <w:rFonts w:ascii="Times New Roman" w:hAnsi="Times New Roman"/>
          <w:sz w:val="20"/>
          <w:szCs w:val="20"/>
        </w:rPr>
        <w:t xml:space="preserve"> Kalın bağırsak    </w:t>
      </w:r>
      <w:r w:rsidRPr="00866E99">
        <w:rPr>
          <w:rFonts w:ascii="Times New Roman" w:hAnsi="Times New Roman"/>
          <w:b/>
          <w:sz w:val="20"/>
          <w:szCs w:val="20"/>
        </w:rPr>
        <w:t>D)</w:t>
      </w:r>
      <w:r w:rsidRPr="00866E99">
        <w:rPr>
          <w:rFonts w:ascii="Times New Roman" w:hAnsi="Times New Roman"/>
          <w:sz w:val="20"/>
          <w:szCs w:val="20"/>
        </w:rPr>
        <w:t xml:space="preserve"> Anüs</w:t>
      </w:r>
    </w:p>
    <w:p w:rsidR="00FE52B0" w:rsidRPr="00866E99" w:rsidRDefault="00FE52B0" w:rsidP="001674D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  <w:r w:rsidRPr="00866E99">
        <w:rPr>
          <w:rFonts w:ascii="Times New Roman" w:hAnsi="Times New Roman"/>
          <w:b/>
          <w:sz w:val="20"/>
          <w:szCs w:val="20"/>
        </w:rPr>
        <w:t>3.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 Aşağıdakilerden hangisi boşaltımda görevli organlardan biri </w:t>
      </w:r>
      <w:r w:rsidRPr="00866E99">
        <w:rPr>
          <w:rStyle w:val="Strong"/>
          <w:rFonts w:ascii="Times New Roman" w:hAnsi="Times New Roman"/>
          <w:sz w:val="20"/>
          <w:szCs w:val="20"/>
        </w:rPr>
        <w:t>değildir?</w:t>
      </w:r>
    </w:p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  <w:r w:rsidRPr="00866E99">
        <w:rPr>
          <w:rStyle w:val="Strong"/>
          <w:rFonts w:ascii="Times New Roman" w:hAnsi="Times New Roman"/>
          <w:sz w:val="20"/>
          <w:szCs w:val="20"/>
        </w:rPr>
        <w:t>A)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 Kalp       </w:t>
      </w:r>
      <w:r w:rsidRPr="00866E99">
        <w:rPr>
          <w:rStyle w:val="Strong"/>
          <w:rFonts w:ascii="Times New Roman" w:hAnsi="Times New Roman"/>
          <w:sz w:val="20"/>
          <w:szCs w:val="20"/>
        </w:rPr>
        <w:t>B)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 Akciğer            </w:t>
      </w:r>
      <w:r w:rsidRPr="00866E99">
        <w:rPr>
          <w:rStyle w:val="Strong"/>
          <w:rFonts w:ascii="Times New Roman" w:hAnsi="Times New Roman"/>
          <w:sz w:val="20"/>
          <w:szCs w:val="20"/>
        </w:rPr>
        <w:t>C)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 Böbrek             </w:t>
      </w:r>
      <w:r w:rsidRPr="00866E99">
        <w:rPr>
          <w:rStyle w:val="Strong"/>
          <w:rFonts w:ascii="Times New Roman" w:hAnsi="Times New Roman"/>
          <w:sz w:val="20"/>
          <w:szCs w:val="20"/>
        </w:rPr>
        <w:t>D)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 Karaciğer</w:t>
      </w:r>
    </w:p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</w:p>
    <w:p w:rsidR="00FE52B0" w:rsidRPr="00866E99" w:rsidRDefault="00FE52B0" w:rsidP="001674D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66E99">
        <w:rPr>
          <w:rStyle w:val="Strong"/>
          <w:rFonts w:ascii="Times New Roman" w:hAnsi="Times New Roman"/>
          <w:sz w:val="20"/>
          <w:szCs w:val="20"/>
        </w:rPr>
        <w:t>4</w:t>
      </w:r>
      <w:r w:rsidRPr="00866E99">
        <w:rPr>
          <w:rStyle w:val="Strong"/>
          <w:rFonts w:ascii="Times New Roman" w:hAnsi="Times New Roman"/>
          <w:i/>
          <w:sz w:val="20"/>
          <w:szCs w:val="20"/>
        </w:rPr>
        <w:t>.</w:t>
      </w:r>
      <w:r w:rsidRPr="00866E99">
        <w:rPr>
          <w:rFonts w:ascii="Times New Roman" w:hAnsi="Times New Roman"/>
          <w:i/>
          <w:sz w:val="20"/>
          <w:szCs w:val="20"/>
        </w:rPr>
        <w:t xml:space="preserve"> </w:t>
      </w:r>
      <w:r w:rsidRPr="00866E99">
        <w:rPr>
          <w:rFonts w:ascii="Times New Roman" w:hAnsi="Times New Roman"/>
          <w:b/>
          <w:i/>
          <w:sz w:val="20"/>
          <w:szCs w:val="20"/>
        </w:rPr>
        <w:t>Konuşmak, acıkmak, yürümek, yazı yazmak, koşmak gibi birçok işi gün boyunca gerçekleştiri</w:t>
      </w:r>
      <w:r>
        <w:rPr>
          <w:rFonts w:ascii="Times New Roman" w:hAnsi="Times New Roman"/>
          <w:b/>
          <w:i/>
          <w:sz w:val="20"/>
          <w:szCs w:val="20"/>
        </w:rPr>
        <w:t>lir</w:t>
      </w:r>
      <w:r w:rsidRPr="00866E99">
        <w:rPr>
          <w:rFonts w:ascii="Times New Roman" w:hAnsi="Times New Roman"/>
          <w:i/>
          <w:sz w:val="20"/>
          <w:szCs w:val="20"/>
        </w:rPr>
        <w:t>.</w:t>
      </w:r>
    </w:p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  <w:r w:rsidRPr="00866E99">
        <w:rPr>
          <w:rStyle w:val="Strong"/>
          <w:rFonts w:ascii="Times New Roman" w:hAnsi="Times New Roman"/>
          <w:b w:val="0"/>
          <w:sz w:val="20"/>
          <w:szCs w:val="20"/>
        </w:rPr>
        <w:t>Vücudumuzda bu işlerin birbiriyle ilişkisini düzenleyen sistem aşağıdakilerden hangisidir?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447"/>
      </w:tblGrid>
      <w:tr w:rsidR="00FE52B0" w:rsidRPr="00057277" w:rsidTr="00DD59AE">
        <w:trPr>
          <w:trHeight w:val="580"/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Sindirim sistemi           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  Sinir sistemi</w:t>
            </w:r>
          </w:p>
          <w:p w:rsidR="00FE52B0" w:rsidRPr="00866E99" w:rsidRDefault="00FE52B0" w:rsidP="002253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Boşaltım sistemi          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Dolaşım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l sistem </w:t>
            </w:r>
          </w:p>
        </w:tc>
      </w:tr>
    </w:tbl>
    <w:p w:rsidR="00FE52B0" w:rsidRPr="00866E99" w:rsidRDefault="00FE52B0" w:rsidP="001674D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  <w:r w:rsidRPr="00866E99">
        <w:rPr>
          <w:rFonts w:ascii="Times New Roman" w:hAnsi="Times New Roman"/>
          <w:b/>
          <w:sz w:val="20"/>
          <w:szCs w:val="20"/>
        </w:rPr>
        <w:t>5</w:t>
      </w:r>
      <w:r w:rsidRPr="00866E99">
        <w:rPr>
          <w:rFonts w:ascii="Times New Roman" w:hAnsi="Times New Roman"/>
          <w:sz w:val="20"/>
          <w:szCs w:val="20"/>
        </w:rPr>
        <w:t>.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 Vücudun dik durmasını, dengeyi, iskelet sistemine ait kasların düzenli çalışmasını sağlayan merkez aşağıdakilerden hangisidir?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447"/>
      </w:tblGrid>
      <w:tr w:rsidR="00FE52B0" w:rsidRPr="00057277" w:rsidTr="00DD59AE">
        <w:trPr>
          <w:trHeight w:val="580"/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Beyin                            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  Beyincik</w:t>
            </w:r>
          </w:p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Omurilik soğanı           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Omurilik </w:t>
            </w:r>
          </w:p>
        </w:tc>
      </w:tr>
    </w:tbl>
    <w:p w:rsidR="00FE52B0" w:rsidRPr="00866E99" w:rsidRDefault="00FE52B0" w:rsidP="001674D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E52B0" w:rsidRDefault="00FE52B0" w:rsidP="001674D1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  <w:r w:rsidRPr="00866E99">
        <w:rPr>
          <w:rFonts w:ascii="Times New Roman" w:hAnsi="Times New Roman"/>
          <w:b/>
          <w:sz w:val="20"/>
          <w:szCs w:val="20"/>
        </w:rPr>
        <w:t>6</w:t>
      </w:r>
      <w:r w:rsidRPr="00866E99">
        <w:rPr>
          <w:rFonts w:ascii="Times New Roman" w:hAnsi="Times New Roman"/>
          <w:sz w:val="20"/>
          <w:szCs w:val="20"/>
        </w:rPr>
        <w:t>.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 Bir cismin birim kütlesine etki eden yer çekim kuvvetine </w:t>
      </w:r>
    </w:p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  <w:r w:rsidRPr="00866E99">
        <w:rPr>
          <w:rStyle w:val="Strong"/>
          <w:rFonts w:ascii="Times New Roman" w:hAnsi="Times New Roman"/>
          <w:b w:val="0"/>
          <w:sz w:val="20"/>
          <w:szCs w:val="20"/>
        </w:rPr>
        <w:t>ne ad verilir?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411"/>
        <w:gridCol w:w="1197"/>
        <w:gridCol w:w="1346"/>
        <w:gridCol w:w="1493"/>
      </w:tblGrid>
      <w:tr w:rsidR="00FE52B0" w:rsidRPr="00057277">
        <w:trPr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Ağırlık </w:t>
            </w:r>
          </w:p>
        </w:tc>
        <w:tc>
          <w:tcPr>
            <w:tcW w:w="0" w:type="auto"/>
            <w:vAlign w:val="center"/>
          </w:tcPr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Kütle </w:t>
            </w:r>
          </w:p>
        </w:tc>
        <w:tc>
          <w:tcPr>
            <w:tcW w:w="0" w:type="auto"/>
            <w:vAlign w:val="center"/>
          </w:tcPr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Hacim </w:t>
            </w:r>
          </w:p>
        </w:tc>
        <w:tc>
          <w:tcPr>
            <w:tcW w:w="0" w:type="auto"/>
            <w:vAlign w:val="center"/>
          </w:tcPr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Hareket </w:t>
            </w:r>
          </w:p>
        </w:tc>
      </w:tr>
    </w:tbl>
    <w:p w:rsidR="00FE52B0" w:rsidRPr="00866E99" w:rsidRDefault="00FE52B0" w:rsidP="001674D1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866E99">
        <w:rPr>
          <w:b/>
          <w:sz w:val="20"/>
          <w:szCs w:val="20"/>
        </w:rPr>
        <w:t>7</w:t>
      </w:r>
      <w:r w:rsidRPr="00866E99">
        <w:rPr>
          <w:sz w:val="20"/>
          <w:szCs w:val="20"/>
        </w:rPr>
        <w:t>.</w:t>
      </w:r>
      <w:r w:rsidRPr="00057277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alt="http://www.okulistik.com/qimage/tr/334544/9922.png" style="width:244.5pt;height:78.75pt;visibility:visible">
            <v:imagedata r:id="rId4" o:title=""/>
          </v:shape>
        </w:pict>
      </w:r>
    </w:p>
    <w:p w:rsidR="00FE52B0" w:rsidRPr="00866E99" w:rsidRDefault="00FE52B0" w:rsidP="001674D1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866E99">
        <w:rPr>
          <w:sz w:val="20"/>
          <w:szCs w:val="20"/>
        </w:rPr>
        <w:t xml:space="preserve">Ayça, katı basıncının cismin zemine olan temas yüzeyine bağlı olduğunu göstermek istiyor. </w:t>
      </w:r>
    </w:p>
    <w:tbl>
      <w:tblPr>
        <w:tblW w:w="9316" w:type="dxa"/>
        <w:tblCellSpacing w:w="0" w:type="dxa"/>
        <w:tblCellMar>
          <w:left w:w="0" w:type="dxa"/>
          <w:right w:w="0" w:type="dxa"/>
        </w:tblCellMar>
        <w:tblLook w:val="00A0"/>
      </w:tblPr>
      <w:tblGrid>
        <w:gridCol w:w="9316"/>
      </w:tblGrid>
      <w:tr w:rsidR="00FE52B0" w:rsidRPr="00057277" w:rsidTr="001674D1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5245"/>
            </w:tblGrid>
            <w:tr w:rsidR="00FE52B0" w:rsidRPr="00057277" w:rsidTr="001674D1">
              <w:trPr>
                <w:tblCellSpacing w:w="15" w:type="dxa"/>
              </w:trPr>
              <w:tc>
                <w:tcPr>
                  <w:tcW w:w="5185" w:type="dxa"/>
                  <w:vAlign w:val="center"/>
                </w:tcPr>
                <w:p w:rsidR="00FE52B0" w:rsidRPr="00866E99" w:rsidRDefault="00FE52B0" w:rsidP="001674D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Cs/>
                      <w:sz w:val="20"/>
                      <w:szCs w:val="20"/>
                      <w:lang w:eastAsia="tr-TR"/>
                    </w:rPr>
                    <w:t>Buna göre Ayça özdeş cisimlerle oluşturulmuş yukarıdaki hangi iki düzeneği beraber kullanmalıdır?</w:t>
                  </w:r>
                </w:p>
              </w:tc>
            </w:tr>
          </w:tbl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FE52B0" w:rsidRPr="00057277" w:rsidTr="001674D1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3008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10"/>
              <w:gridCol w:w="1279"/>
              <w:gridCol w:w="1276"/>
              <w:gridCol w:w="2040"/>
            </w:tblGrid>
            <w:tr w:rsidR="00FE52B0" w:rsidRPr="00057277" w:rsidTr="001674D1">
              <w:trPr>
                <w:tblCellSpacing w:w="0" w:type="dxa"/>
              </w:trPr>
              <w:tc>
                <w:tcPr>
                  <w:tcW w:w="901" w:type="pct"/>
                  <w:vAlign w:val="center"/>
                </w:tcPr>
                <w:p w:rsidR="00FE52B0" w:rsidRPr="00866E99" w:rsidRDefault="00FE52B0" w:rsidP="001674D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A)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I ve II </w:t>
                  </w:r>
                </w:p>
              </w:tc>
              <w:tc>
                <w:tcPr>
                  <w:tcW w:w="1141" w:type="pct"/>
                  <w:vAlign w:val="center"/>
                </w:tcPr>
                <w:p w:rsidR="00FE52B0" w:rsidRPr="00866E99" w:rsidRDefault="00FE52B0" w:rsidP="001674D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II ve III </w:t>
                  </w:r>
                </w:p>
              </w:tc>
              <w:tc>
                <w:tcPr>
                  <w:tcW w:w="1138" w:type="pct"/>
                  <w:vAlign w:val="center"/>
                </w:tcPr>
                <w:p w:rsidR="00FE52B0" w:rsidRPr="00866E99" w:rsidRDefault="00FE52B0" w:rsidP="001674D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II ve IV </w:t>
                  </w:r>
                </w:p>
              </w:tc>
              <w:tc>
                <w:tcPr>
                  <w:tcW w:w="1820" w:type="pct"/>
                  <w:vAlign w:val="center"/>
                </w:tcPr>
                <w:p w:rsidR="00FE52B0" w:rsidRPr="00866E99" w:rsidRDefault="00FE52B0" w:rsidP="001674D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I ve IV </w:t>
                  </w:r>
                </w:p>
              </w:tc>
            </w:tr>
          </w:tbl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FE52B0" w:rsidRPr="00866E99" w:rsidRDefault="00FE52B0" w:rsidP="001674D1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FE52B0" w:rsidRPr="00866E99" w:rsidRDefault="00FE52B0" w:rsidP="001674D1">
      <w:pPr>
        <w:pStyle w:val="NormalWeb"/>
        <w:spacing w:before="0" w:beforeAutospacing="0" w:after="0" w:afterAutospacing="0"/>
        <w:rPr>
          <w:rStyle w:val="Strong"/>
          <w:b w:val="0"/>
          <w:sz w:val="20"/>
          <w:szCs w:val="20"/>
        </w:rPr>
      </w:pPr>
      <w:r w:rsidRPr="00866E99">
        <w:rPr>
          <w:b/>
          <w:sz w:val="20"/>
          <w:szCs w:val="20"/>
        </w:rPr>
        <w:t>8.</w:t>
      </w:r>
      <w:r w:rsidRPr="00866E99">
        <w:rPr>
          <w:rStyle w:val="Strong"/>
          <w:b w:val="0"/>
          <w:sz w:val="20"/>
          <w:szCs w:val="20"/>
        </w:rPr>
        <w:t xml:space="preserve"> Aşağıdaki durumların hangisinde fen anlamında iş yapılmıştır?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1280"/>
      </w:tblGrid>
      <w:tr w:rsidR="00FE52B0" w:rsidRPr="00057277" w:rsidTr="00DD59AE">
        <w:trPr>
          <w:trHeight w:val="1330"/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Masa üzerinde öğrencinin kitap okuması </w:t>
            </w:r>
          </w:p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Buzdolabına kuvvet uygulandığı hâlde hareket etmemesi </w:t>
            </w:r>
          </w:p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Öğrencinin kapıyı ittiği hâlde kapının açılmaması </w:t>
            </w:r>
          </w:p>
          <w:p w:rsidR="00FE52B0" w:rsidRPr="00866E99" w:rsidRDefault="00FE52B0" w:rsidP="006159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Elindeki çanta ile merdivenden yukarıya doğru çıkılması </w:t>
            </w:r>
          </w:p>
          <w:p w:rsidR="00FE52B0" w:rsidRPr="00866E99" w:rsidRDefault="00FE52B0" w:rsidP="006159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9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.</w:t>
            </w:r>
          </w:p>
          <w:p w:rsidR="00FE52B0" w:rsidRPr="00057277" w:rsidRDefault="00FE52B0" w:rsidP="006159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7277"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pict>
                <v:shape id="Resim 17" o:spid="_x0000_i1026" type="#_x0000_t75" alt="http://www.okulistik.com/qimage/tr/334496/10006.png" style="width:214.5pt;height:45pt;visibility:visible">
                  <v:imagedata r:id="rId5" o:title=""/>
                </v:shape>
              </w:pict>
            </w:r>
          </w:p>
          <w:p w:rsidR="00FE52B0" w:rsidRPr="00057277" w:rsidRDefault="00FE52B0" w:rsidP="006159A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57277">
              <w:rPr>
                <w:rFonts w:ascii="Times New Roman" w:hAnsi="Times New Roman"/>
                <w:i/>
                <w:sz w:val="20"/>
                <w:szCs w:val="20"/>
              </w:rPr>
              <w:t xml:space="preserve">Yukarıdaki </w:t>
            </w:r>
            <w:r w:rsidRPr="00057277">
              <w:rPr>
                <w:rFonts w:ascii="Times New Roman" w:hAnsi="Times New Roman"/>
                <w:b/>
                <w:i/>
                <w:sz w:val="20"/>
                <w:szCs w:val="20"/>
              </w:rPr>
              <w:t>K, L ve M</w:t>
            </w:r>
            <w:r w:rsidRPr="00057277">
              <w:rPr>
                <w:rFonts w:ascii="Times New Roman" w:hAnsi="Times New Roman"/>
                <w:i/>
                <w:sz w:val="20"/>
                <w:szCs w:val="20"/>
              </w:rPr>
              <w:t xml:space="preserve"> kaplarında </w:t>
            </w:r>
            <w:r w:rsidRPr="0005727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aynı yükseklikte, aynı cins </w:t>
            </w:r>
            <w:r w:rsidRPr="00057277">
              <w:rPr>
                <w:rFonts w:ascii="Times New Roman" w:hAnsi="Times New Roman"/>
                <w:i/>
                <w:sz w:val="20"/>
                <w:szCs w:val="20"/>
              </w:rPr>
              <w:t>sıvılar bulunmaktadır</w:t>
            </w:r>
          </w:p>
          <w:p w:rsidR="00FE52B0" w:rsidRPr="00057277" w:rsidRDefault="00FE52B0" w:rsidP="006159A5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05727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 xml:space="preserve">Sıvıların kapların tabanlarına yapmış oldukları basınçlar </w:t>
            </w:r>
          </w:p>
          <w:p w:rsidR="00FE52B0" w:rsidRPr="00866E99" w:rsidRDefault="00FE52B0" w:rsidP="006159A5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 w:val="0"/>
                <w:sz w:val="20"/>
                <w:szCs w:val="20"/>
                <w:lang w:eastAsia="tr-TR"/>
              </w:rPr>
            </w:pPr>
            <w:r w:rsidRPr="0005727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P</w:t>
            </w:r>
            <w:r w:rsidRPr="00057277">
              <w:rPr>
                <w:rStyle w:val="Strong"/>
                <w:rFonts w:ascii="Times New Roman" w:hAnsi="Times New Roman"/>
                <w:b w:val="0"/>
                <w:sz w:val="20"/>
                <w:szCs w:val="20"/>
                <w:vertAlign w:val="subscript"/>
              </w:rPr>
              <w:t>K</w:t>
            </w:r>
            <w:r w:rsidRPr="0005727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, P</w:t>
            </w:r>
            <w:r w:rsidRPr="00057277">
              <w:rPr>
                <w:rStyle w:val="Strong"/>
                <w:rFonts w:ascii="Times New Roman" w:hAnsi="Times New Roman"/>
                <w:b w:val="0"/>
                <w:sz w:val="20"/>
                <w:szCs w:val="20"/>
                <w:vertAlign w:val="subscript"/>
              </w:rPr>
              <w:t>L</w:t>
            </w:r>
            <w:r w:rsidRPr="0005727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 xml:space="preserve"> ve P</w:t>
            </w:r>
            <w:r w:rsidRPr="00057277">
              <w:rPr>
                <w:rStyle w:val="Strong"/>
                <w:rFonts w:ascii="Times New Roman" w:hAnsi="Times New Roman"/>
                <w:b w:val="0"/>
                <w:sz w:val="20"/>
                <w:szCs w:val="20"/>
                <w:vertAlign w:val="subscript"/>
              </w:rPr>
              <w:t>M</w:t>
            </w:r>
            <w:r w:rsidRPr="0005727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 xml:space="preserve"> olduğuna göre bunlar arasındaki ilişki hangi seçenekte doğru verilmiştir</w:t>
            </w:r>
            <w:r w:rsidRPr="00057277">
              <w:rPr>
                <w:rStyle w:val="Strong"/>
                <w:rFonts w:ascii="Times New Roman" w:hAnsi="Times New Roman"/>
                <w:sz w:val="20"/>
                <w:szCs w:val="20"/>
              </w:rPr>
              <w:t>?</w:t>
            </w: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1220"/>
            </w:tblGrid>
            <w:tr w:rsidR="00FE52B0" w:rsidRPr="00057277" w:rsidTr="00DD59AE">
              <w:trPr>
                <w:trHeight w:val="580"/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E52B0" w:rsidRPr="00866E99" w:rsidRDefault="00FE52B0" w:rsidP="006159A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A)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>  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K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&gt; 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L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&gt; 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M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                  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>  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M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&gt;P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L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&gt; 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K</w:t>
                  </w:r>
                </w:p>
                <w:p w:rsidR="00FE52B0" w:rsidRPr="00866E99" w:rsidRDefault="00FE52B0" w:rsidP="006159A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>  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K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= 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M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&gt; 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L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                  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>  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K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= 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L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= P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eastAsia="tr-TR"/>
                    </w:rPr>
                    <w:t>M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  <w:p w:rsidR="00FE52B0" w:rsidRPr="00866E99" w:rsidRDefault="00FE52B0" w:rsidP="006159A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</w:p>
                <w:p w:rsidR="00FE52B0" w:rsidRPr="00866E99" w:rsidRDefault="00FE52B0" w:rsidP="006159A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</w:p>
                <w:p w:rsidR="00FE52B0" w:rsidRPr="00057277" w:rsidRDefault="00FE52B0" w:rsidP="006159A5">
                  <w:pPr>
                    <w:spacing w:after="0" w:line="240" w:lineRule="auto"/>
                    <w:rPr>
                      <w:rStyle w:val="Strong"/>
                      <w:rFonts w:ascii="Times New Roman" w:hAnsi="Times New Roman"/>
                      <w:b w:val="0"/>
                      <w:sz w:val="20"/>
                      <w:szCs w:val="20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10.</w:t>
                  </w:r>
                  <w:r w:rsidRPr="00057277">
                    <w:rPr>
                      <w:rStyle w:val="Strong"/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057277">
                    <w:rPr>
                      <w:rStyle w:val="Strong"/>
                      <w:rFonts w:ascii="Times New Roman" w:hAnsi="Times New Roman"/>
                      <w:b w:val="0"/>
                      <w:sz w:val="20"/>
                      <w:szCs w:val="20"/>
                    </w:rPr>
                    <w:t xml:space="preserve">Atom modeli konusunda </w:t>
                  </w:r>
                  <w:r w:rsidRPr="00057277">
                    <w:rPr>
                      <w:rStyle w:val="Strong"/>
                      <w:rFonts w:ascii="Times New Roman" w:hAnsi="Times New Roman"/>
                      <w:sz w:val="20"/>
                      <w:szCs w:val="20"/>
                    </w:rPr>
                    <w:t>ilk bilimsel çalışmayı</w:t>
                  </w:r>
                  <w:r w:rsidRPr="00057277">
                    <w:rPr>
                      <w:rStyle w:val="Strong"/>
                      <w:rFonts w:ascii="Times New Roman" w:hAnsi="Times New Roman"/>
                      <w:b w:val="0"/>
                      <w:sz w:val="20"/>
                      <w:szCs w:val="20"/>
                    </w:rPr>
                    <w:t xml:space="preserve"> yapan bilim insanı kimdir?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1160"/>
                  </w:tblGrid>
                  <w:tr w:rsidR="00FE52B0" w:rsidRPr="00057277" w:rsidTr="00DD59AE">
                    <w:trPr>
                      <w:trHeight w:val="46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8E1CE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  John Jose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ph Thomson               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B)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  John Dalton</w:t>
                        </w:r>
                      </w:p>
                      <w:p w:rsidR="00FE52B0" w:rsidRPr="00866E99" w:rsidRDefault="00FE52B0" w:rsidP="008E1CE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C)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Ernest Rutherford                      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D)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Neils Bohr </w:t>
                        </w:r>
                      </w:p>
                    </w:tc>
                  </w:tr>
                </w:tbl>
                <w:p w:rsidR="00FE52B0" w:rsidRPr="00866E99" w:rsidRDefault="00FE52B0" w:rsidP="006159A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FE52B0" w:rsidRPr="00866E99" w:rsidRDefault="00FE52B0" w:rsidP="005A3853">
            <w:pPr>
              <w:pStyle w:val="NormalWeb"/>
              <w:spacing w:before="0" w:beforeAutospacing="0" w:after="0" w:afterAutospacing="0"/>
              <w:rPr>
                <w:rStyle w:val="Strong"/>
                <w:sz w:val="20"/>
                <w:szCs w:val="20"/>
              </w:rPr>
            </w:pPr>
            <w:r w:rsidRPr="00866E99">
              <w:rPr>
                <w:rStyle w:val="Strong"/>
                <w:sz w:val="20"/>
                <w:szCs w:val="20"/>
              </w:rPr>
              <w:t xml:space="preserve">11. </w:t>
            </w:r>
            <w:r w:rsidRPr="00866E99">
              <w:rPr>
                <w:rStyle w:val="Strong"/>
                <w:b w:val="0"/>
                <w:sz w:val="20"/>
                <w:szCs w:val="20"/>
              </w:rPr>
              <w:t xml:space="preserve">Atomun </w:t>
            </w:r>
            <w:r w:rsidRPr="006F2016">
              <w:rPr>
                <w:rStyle w:val="Strong"/>
                <w:sz w:val="20"/>
                <w:szCs w:val="20"/>
              </w:rPr>
              <w:t>nötr</w:t>
            </w:r>
            <w:r w:rsidRPr="00866E99">
              <w:rPr>
                <w:rStyle w:val="Strong"/>
                <w:b w:val="0"/>
                <w:sz w:val="20"/>
                <w:szCs w:val="20"/>
              </w:rPr>
              <w:t xml:space="preserve"> olabilmesi için hangi atom altı tanecik sayılarının eşit olması gerekir?</w:t>
            </w: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1220"/>
            </w:tblGrid>
            <w:tr w:rsidR="00FE52B0" w:rsidRPr="00057277" w:rsidTr="00DD59AE">
              <w:trPr>
                <w:trHeight w:val="465"/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E52B0" w:rsidRPr="00866E99" w:rsidRDefault="00FE52B0" w:rsidP="005A385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A) 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 Proton - Nötron                   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>  Elektron - Nötron</w:t>
                  </w:r>
                </w:p>
                <w:p w:rsidR="00FE52B0" w:rsidRPr="00866E99" w:rsidRDefault="00FE52B0" w:rsidP="00170F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Proton - Elektron                 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Proton - Katyon </w:t>
                  </w:r>
                </w:p>
              </w:tc>
            </w:tr>
          </w:tbl>
          <w:p w:rsidR="00FE52B0" w:rsidRPr="00866E99" w:rsidRDefault="00FE52B0" w:rsidP="00F74924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tbl>
            <w:tblPr>
              <w:tblW w:w="9316" w:type="dxa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9316"/>
            </w:tblGrid>
            <w:tr w:rsidR="00FE52B0" w:rsidRPr="00057277" w:rsidTr="00F74924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tbl>
                  <w:tblPr>
                    <w:tblW w:w="5543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/>
                  </w:tblPr>
                  <w:tblGrid>
                    <w:gridCol w:w="5543"/>
                  </w:tblGrid>
                  <w:tr w:rsidR="00FE52B0" w:rsidRPr="00057277" w:rsidTr="00F74924">
                    <w:trPr>
                      <w:trHeight w:val="487"/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F7492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.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eastAsia="tr-TR"/>
                          </w:rPr>
                          <w:t>Çekirdeğinde 19 tanecik bulunan iyonun 10 nötronu ve 10 elektronu bulunmaktadır.</w:t>
                        </w:r>
                      </w:p>
                      <w:p w:rsidR="00FE52B0" w:rsidRPr="00866E99" w:rsidRDefault="00FE52B0" w:rsidP="00F7492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Cs/>
                            <w:sz w:val="20"/>
                            <w:szCs w:val="20"/>
                            <w:lang w:eastAsia="tr-TR"/>
                          </w:rPr>
                          <w:t>Buna göre bu iyonun yükü aşağıdakilerden hangisidir?</w:t>
                        </w:r>
                      </w:p>
                    </w:tc>
                  </w:tr>
                </w:tbl>
                <w:p w:rsidR="00FE52B0" w:rsidRPr="00866E99" w:rsidRDefault="00FE52B0" w:rsidP="00F7492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FE52B0" w:rsidRPr="00057277" w:rsidTr="00F74924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9316"/>
                  </w:tblGrid>
                  <w:tr w:rsidR="00FE52B0" w:rsidRPr="00057277" w:rsidTr="00DD59A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F7492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A) 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2–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              B) 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 xml:space="preserve">–   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                C) 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 xml:space="preserve">+ 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                   D)  2+ </w:t>
                        </w:r>
                      </w:p>
                    </w:tc>
                  </w:tr>
                </w:tbl>
                <w:p w:rsidR="00FE52B0" w:rsidRPr="00866E99" w:rsidRDefault="00FE52B0" w:rsidP="00F7492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FE52B0" w:rsidRPr="00866E99" w:rsidRDefault="00FE52B0" w:rsidP="00F74924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tbl>
            <w:tblPr>
              <w:tblW w:w="5387" w:type="dxa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9676"/>
            </w:tblGrid>
            <w:tr w:rsidR="00FE52B0" w:rsidRPr="00057277" w:rsidTr="00221054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/>
                  </w:tblPr>
                  <w:tblGrid>
                    <w:gridCol w:w="3223"/>
                  </w:tblGrid>
                  <w:tr w:rsidR="00FE52B0" w:rsidRPr="0005727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F74924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  <w:r w:rsidRPr="00866E99">
                          <w:rPr>
                            <w:rFonts w:ascii="Times New Roman" w:hAnsi="Times New Roman"/>
                            <w:bCs/>
                            <w:sz w:val="20"/>
                            <w:szCs w:val="20"/>
                            <w:lang w:eastAsia="tr-TR"/>
                          </w:rPr>
                          <w:t>. Aşağıdakilerden hangisi anyondur?</w:t>
                        </w:r>
                      </w:p>
                    </w:tc>
                  </w:tr>
                </w:tbl>
                <w:p w:rsidR="00FE52B0" w:rsidRPr="00866E99" w:rsidRDefault="00FE52B0" w:rsidP="00F7492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FE52B0" w:rsidRPr="00057277" w:rsidTr="00221054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9676"/>
                  </w:tblGrid>
                  <w:tr w:rsidR="00FE52B0" w:rsidRPr="00057277" w:rsidTr="00DD59A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F7492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A)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  Al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vertAlign w:val="superscript"/>
                            <w:lang w:eastAsia="tr-TR"/>
                          </w:rPr>
                          <w:t>3+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      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B)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  H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vertAlign w:val="superscript"/>
                            <w:lang w:eastAsia="tr-TR"/>
                          </w:rPr>
                          <w:t>+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    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C)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  CI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vertAlign w:val="superscript"/>
                            <w:lang w:eastAsia="tr-TR"/>
                          </w:rPr>
                          <w:t>–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       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D)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  NH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vertAlign w:val="subscript"/>
                            <w:lang w:eastAsia="tr-TR"/>
                          </w:rPr>
                          <w:t>4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vertAlign w:val="superscript"/>
                            <w:lang w:eastAsia="tr-TR"/>
                          </w:rPr>
                          <w:t>+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</w:p>
                      <w:p w:rsidR="00FE52B0" w:rsidRPr="00866E99" w:rsidRDefault="00FE52B0" w:rsidP="00F7492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  <w:tbl>
                        <w:tblPr>
                          <w:tblW w:w="931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/>
                        </w:tblPr>
                        <w:tblGrid>
                          <w:gridCol w:w="9616"/>
                        </w:tblGrid>
                        <w:tr w:rsidR="00FE52B0" w:rsidRPr="00057277" w:rsidTr="000740A5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0A0"/>
                              </w:tblPr>
                              <w:tblGrid>
                                <w:gridCol w:w="5139"/>
                              </w:tblGrid>
                              <w:tr w:rsidR="00FE52B0" w:rsidRPr="000572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FE52B0" w:rsidRPr="00866E99" w:rsidRDefault="00FE52B0" w:rsidP="000740A5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  <w:r w:rsidRPr="00866E99">
                                      <w:rPr>
                                        <w:rFonts w:ascii="Times New Roman" w:hAnsi="Times New Roman"/>
                                        <w:b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>14. I.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 xml:space="preserve">    Moleküller aynı ya da farklı cins atomlardan oluşabilir.</w:t>
                                    </w:r>
                                  </w:p>
                                  <w:p w:rsidR="00FE52B0" w:rsidRPr="00866E99" w:rsidRDefault="00FE52B0" w:rsidP="000740A5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  <w:r w:rsidRPr="00866E99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 xml:space="preserve">      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b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>II.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 xml:space="preserve">  Hidrojen molekülü aynı cins atomlardan oluşur.</w:t>
                                    </w:r>
                                  </w:p>
                                  <w:p w:rsidR="00FE52B0" w:rsidRPr="00866E99" w:rsidRDefault="00FE52B0" w:rsidP="000740A5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  <w:r w:rsidRPr="00866E99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 xml:space="preserve">      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b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>III.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 xml:space="preserve"> Su molekülü farklı cins atomlardan oluşur.</w:t>
                                    </w:r>
                                  </w:p>
                                  <w:p w:rsidR="00FE52B0" w:rsidRPr="00866E99" w:rsidRDefault="00FE52B0" w:rsidP="000740A5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  <w:r w:rsidRPr="00866E99">
                                      <w:rPr>
                                        <w:rFonts w:ascii="Times New Roman" w:hAnsi="Times New Roman"/>
                                        <w:b/>
                                        <w:bCs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>Yukarıdaki ifadelerden hangileri doğrudur?</w:t>
                                    </w:r>
                                  </w:p>
                                </w:tc>
                              </w:tr>
                            </w:tbl>
                            <w:p w:rsidR="00FE52B0" w:rsidRPr="00866E99" w:rsidRDefault="00FE52B0" w:rsidP="000740A5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E52B0" w:rsidRPr="00057277" w:rsidTr="000740A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9616"/>
                              </w:tblGrid>
                              <w:tr w:rsidR="00FE52B0" w:rsidRPr="00057277" w:rsidTr="00DD59AE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FE52B0" w:rsidRPr="00866E99" w:rsidRDefault="00FE52B0" w:rsidP="000740A5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  <w:r w:rsidRPr="00866E99">
                                      <w:rPr>
                                        <w:rFonts w:ascii="Times New Roman" w:hAnsi="Times New Roman"/>
                                        <w:b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>A)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 xml:space="preserve">  I ve II       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b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>B)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 xml:space="preserve">  I ve III       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b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>C)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 xml:space="preserve">  II ve III       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b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>D)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 xml:space="preserve">  I, II ve III </w:t>
                                    </w:r>
                                  </w:p>
                                  <w:p w:rsidR="00FE52B0" w:rsidRPr="00866E99" w:rsidRDefault="00FE52B0" w:rsidP="000740A5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</w:p>
                                  <w:p w:rsidR="00FE52B0" w:rsidRPr="00866E99" w:rsidRDefault="00FE52B0" w:rsidP="000740A5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</w:p>
                                  <w:tbl>
                                    <w:tblPr>
                                      <w:tblW w:w="9316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9556"/>
                                    </w:tblGrid>
                                    <w:tr w:rsidR="00FE52B0" w:rsidRPr="00057277" w:rsidTr="00023C6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5000" w:type="pct"/>
                                          <w:tcMar>
                                            <w:top w:w="30" w:type="dxa"/>
                                            <w:left w:w="30" w:type="dxa"/>
                                            <w:bottom w:w="30" w:type="dxa"/>
                                            <w:right w:w="30" w:type="dxa"/>
                                          </w:tcMar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4905"/>
                                          </w:tblGrid>
                                          <w:tr w:rsidR="00FE52B0" w:rsidRPr="00057277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</w:tcPr>
                                              <w:p w:rsidR="00FE52B0" w:rsidRPr="00866E99" w:rsidRDefault="00FE52B0" w:rsidP="00023C6F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Times New Roman" w:hAnsi="Times New Roman"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</w:pPr>
                                                <w:r w:rsidRPr="00866E99">
                                                  <w:rPr>
                                                    <w:rFonts w:ascii="Times New Roman" w:hAnsi="Times New Roman"/>
                                                    <w:b/>
                                                    <w:bCs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  <w:t>15</w:t>
                                                </w:r>
                                                <w:r w:rsidRPr="00866E99">
                                                  <w:rPr>
                                                    <w:rFonts w:ascii="Times New Roman" w:hAnsi="Times New Roman"/>
                                                    <w:bCs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  <w:t>.Aynı cins atomlardan oluşan saf maddelere ne ad verilir?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FE52B0" w:rsidRPr="00866E99" w:rsidRDefault="00FE52B0" w:rsidP="00023C6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color w:val="000000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E52B0" w:rsidRPr="00057277" w:rsidTr="00023C6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tbl>
                                          <w:tblPr>
                                            <w:tblW w:w="5000" w:type="pct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9556"/>
                                          </w:tblGrid>
                                          <w:tr w:rsidR="00FE52B0" w:rsidRPr="00057277" w:rsidTr="00DD59AE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</w:tcPr>
                                              <w:p w:rsidR="00FE52B0" w:rsidRPr="00866E99" w:rsidRDefault="00FE52B0" w:rsidP="00023C6F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hAnsi="Times New Roman"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</w:pPr>
                                                <w:r w:rsidRPr="00866E99">
                                                  <w:rPr>
                                                    <w:rFonts w:ascii="Times New Roman" w:hAnsi="Times New Roman"/>
                                                    <w:b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  <w:t>A)</w:t>
                                                </w:r>
                                                <w:r w:rsidRPr="00866E99">
                                                  <w:rPr>
                                                    <w:rFonts w:ascii="Times New Roman" w:hAnsi="Times New Roman"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  <w:t xml:space="preserve">  Element      </w:t>
                                                </w:r>
                                                <w:r w:rsidRPr="00866E99">
                                                  <w:rPr>
                                                    <w:rFonts w:ascii="Times New Roman" w:hAnsi="Times New Roman"/>
                                                    <w:b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  <w:t>B)</w:t>
                                                </w:r>
                                                <w:r w:rsidRPr="00866E99">
                                                  <w:rPr>
                                                    <w:rFonts w:ascii="Times New Roman" w:hAnsi="Times New Roman"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  <w:t xml:space="preserve">  Bileşik      </w:t>
                                                </w:r>
                                                <w:r w:rsidRPr="00866E99">
                                                  <w:rPr>
                                                    <w:rFonts w:ascii="Times New Roman" w:hAnsi="Times New Roman"/>
                                                    <w:b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  <w:t>C)</w:t>
                                                </w:r>
                                                <w:r w:rsidRPr="00866E99">
                                                  <w:rPr>
                                                    <w:rFonts w:ascii="Times New Roman" w:hAnsi="Times New Roman"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  <w:t xml:space="preserve">  İyon      </w:t>
                                                </w:r>
                                                <w:r w:rsidRPr="00866E99">
                                                  <w:rPr>
                                                    <w:rFonts w:ascii="Times New Roman" w:hAnsi="Times New Roman"/>
                                                    <w:b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  <w:t>D)</w:t>
                                                </w:r>
                                                <w:r w:rsidRPr="00866E99">
                                                  <w:rPr>
                                                    <w:rFonts w:ascii="Times New Roman" w:hAnsi="Times New Roman"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  <w:t xml:space="preserve">  Karışım </w:t>
                                                </w:r>
                                              </w:p>
                                              <w:p w:rsidR="00FE52B0" w:rsidRPr="00866E99" w:rsidRDefault="00FE52B0" w:rsidP="00023C6F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hAnsi="Times New Roman"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  <w:tbl>
                                                <w:tblPr>
                                                  <w:tblW w:w="9316" w:type="dxa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9496"/>
                                                </w:tblGrid>
                                                <w:tr w:rsidR="00FE52B0" w:rsidRPr="00057277" w:rsidTr="00347914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000" w:type="pct"/>
                                                      <w:tcMar>
                                                        <w:top w:w="30" w:type="dxa"/>
                                                        <w:left w:w="30" w:type="dxa"/>
                                                        <w:bottom w:w="30" w:type="dxa"/>
                                                        <w:right w:w="30" w:type="dxa"/>
                                                      </w:tcMar>
                                                    </w:tcPr>
                                                    <w:tbl>
                                                      <w:tblPr>
                                                        <w:tblW w:w="0" w:type="auto"/>
                                                        <w:tblCellSpacing w:w="15" w:type="dxa"/>
                                                        <w:tblCellMar>
                                                          <w:top w:w="15" w:type="dxa"/>
                                                          <w:left w:w="15" w:type="dxa"/>
                                                          <w:bottom w:w="15" w:type="dxa"/>
                                                          <w:right w:w="15" w:type="dxa"/>
                                                        </w:tblCellMar>
                                                        <w:tblLook w:val="00A0"/>
                                                      </w:tblPr>
                                                      <w:tblGrid>
                                                        <w:gridCol w:w="4373"/>
                                                      </w:tblGrid>
                                                      <w:tr w:rsidR="00FE52B0" w:rsidRPr="00057277">
                                                        <w:trPr>
                                                          <w:tblCellSpacing w:w="15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vAlign w:val="center"/>
                                                          </w:tcPr>
                                                          <w:p w:rsidR="00FE52B0" w:rsidRPr="00866E99" w:rsidRDefault="00FE52B0" w:rsidP="0034791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>16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 xml:space="preserve">.  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>I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>.  Element saf maddedir.</w:t>
                                                            </w:r>
                                                          </w:p>
                                                          <w:p w:rsidR="00FE52B0" w:rsidRPr="00866E99" w:rsidRDefault="00FE52B0" w:rsidP="0034791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 xml:space="preserve">      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>II.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 xml:space="preserve"> Bütün elementlerin atomları birbirinin aynıdır.</w:t>
                                                            </w:r>
                                                          </w:p>
                                                          <w:p w:rsidR="00FE52B0" w:rsidRPr="00866E99" w:rsidRDefault="00FE52B0" w:rsidP="0034791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 xml:space="preserve">     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>III.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 xml:space="preserve"> Bileşikler farklı cins atomlardan oluşmuştur.</w:t>
                                                            </w:r>
                                                          </w:p>
                                                          <w:p w:rsidR="00FE52B0" w:rsidRPr="00866E99" w:rsidRDefault="00FE52B0" w:rsidP="0034791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b/>
                                                                <w:bCs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>Yukarıda verilen ifadelerden hangileri doğrudur?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FE52B0" w:rsidRPr="00866E99" w:rsidRDefault="00FE52B0" w:rsidP="0034791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hAnsi="Times New Roman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lang w:eastAsia="tr-TR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FE52B0" w:rsidRPr="00057277" w:rsidTr="00347914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tbl>
                                                      <w:tblPr>
                                                        <w:tblW w:w="5000" w:type="pct"/>
                                                        <w:tblCellSpacing w:w="0" w:type="dxa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0A0"/>
                                                      </w:tblPr>
                                                      <w:tblGrid>
                                                        <w:gridCol w:w="9496"/>
                                                      </w:tblGrid>
                                                      <w:tr w:rsidR="00FE52B0" w:rsidRPr="00057277" w:rsidTr="00DD59AE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vAlign w:val="center"/>
                                                          </w:tcPr>
                                                          <w:p w:rsidR="00FE52B0" w:rsidRPr="00866E99" w:rsidRDefault="00FE52B0" w:rsidP="0034791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>A)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 xml:space="preserve">  I, II ve III      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>B)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 xml:space="preserve">  II ve III      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>C)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 xml:space="preserve">  I ve III      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b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>D)</w:t>
                                                            </w:r>
                                                            <w:r w:rsidRPr="00866E99"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  <w:t xml:space="preserve">  I ve II  </w:t>
                                                            </w:r>
                                                          </w:p>
                                                          <w:p w:rsidR="00FE52B0" w:rsidRPr="00866E99" w:rsidRDefault="00FE52B0" w:rsidP="0034791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  <w:tbl>
                                                            <w:tblPr>
                                                              <w:tblW w:w="9316" w:type="dxa"/>
                                                              <w:tblCellSpacing w:w="0" w:type="dxa"/>
                                                              <w:tblCellMar>
                                                                <w:left w:w="0" w:type="dxa"/>
                                                                <w:right w:w="0" w:type="dxa"/>
                                                              </w:tblCellMar>
                                                              <w:tblLook w:val="00A0"/>
                                                            </w:tblPr>
                                                            <w:tblGrid>
                                                              <w:gridCol w:w="9436"/>
                                                            </w:tblGrid>
                                                            <w:tr w:rsidR="00FE52B0" w:rsidRPr="00057277" w:rsidTr="00DD59AE">
                                                              <w:trPr>
                                                                <w:trHeight w:val="1365"/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5000" w:type="pct"/>
                                                                  <w:tcMar>
                                                                    <w:top w:w="30" w:type="dxa"/>
                                                                    <w:left w:w="30" w:type="dxa"/>
                                                                    <w:bottom w:w="30" w:type="dxa"/>
                                                                    <w:right w:w="30" w:type="dxa"/>
                                                                  </w:tcMar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tblCellSpacing w:w="15" w:type="dxa"/>
                                                                    <w:tblCellMar>
                                                                      <w:top w:w="15" w:type="dxa"/>
                                                                      <w:left w:w="15" w:type="dxa"/>
                                                                      <w:bottom w:w="15" w:type="dxa"/>
                                                                      <w:right w:w="15" w:type="dxa"/>
                                                                    </w:tblCellMar>
                                                                    <w:tblLook w:val="00A0"/>
                                                                  </w:tblPr>
                                                                  <w:tblGrid>
                                                                    <w:gridCol w:w="8399"/>
                                                                  </w:tblGrid>
                                                                  <w:tr w:rsidR="00FE52B0" w:rsidRPr="00057277">
                                                                    <w:trPr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8339" w:type="dxa"/>
                                                                        <w:vAlign w:val="center"/>
                                                                      </w:tcPr>
                                                                      <w:p w:rsidR="00FE52B0" w:rsidRPr="00866E99" w:rsidRDefault="00FE52B0" w:rsidP="00170F37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bCs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</w:pP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b/>
                                                                            <w:bCs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>17.</w:t>
                                                                        </w: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bCs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 xml:space="preserve">Sembolleri </w:t>
                                                                        </w: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b/>
                                                                            <w:bCs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>Ne, Al ve S</w:t>
                                                                        </w: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bCs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 xml:space="preserve"> olan elementlerin adları hangi seçenekte doğru olarak verilmiştir?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FE52B0" w:rsidRPr="00866E99" w:rsidRDefault="00FE52B0" w:rsidP="00170F37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hAnsi="Times New Roman"/>
                                                                      <w:sz w:val="20"/>
                                                                      <w:szCs w:val="20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5000" w:type="pct"/>
                                                                    <w:tblCellSpacing w:w="0" w:type="dxa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0A0"/>
                                                                  </w:tblPr>
                                                                  <w:tblGrid>
                                                                    <w:gridCol w:w="9376"/>
                                                                  </w:tblGrid>
                                                                  <w:tr w:rsidR="00FE52B0" w:rsidRPr="00057277" w:rsidTr="00DD59AE">
                                                                    <w:trPr>
                                                                      <w:trHeight w:val="465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vAlign w:val="center"/>
                                                                      </w:tcPr>
                                                                      <w:p w:rsidR="00FE52B0" w:rsidRPr="00866E99" w:rsidRDefault="00FE52B0" w:rsidP="00170F37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</w:pP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b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>A)</w:t>
                                                                        </w: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 xml:space="preserve"> Neon-Alüminyum-Kükürt     </w:t>
                                                                        </w: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b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>B)</w:t>
                                                                        </w: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> Azot-Alüminyum-Fosfor</w:t>
                                                                        </w:r>
                                                                      </w:p>
                                                                      <w:p w:rsidR="00FE52B0" w:rsidRPr="00866E99" w:rsidRDefault="00FE52B0" w:rsidP="00170F37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</w:pP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b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>C)</w:t>
                                                                        </w: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 xml:space="preserve"> Neon-Alüminyum-Silisyum  </w:t>
                                                                        </w: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b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>D)</w:t>
                                                                        </w:r>
                                                                        <w:r w:rsidRPr="00866E99"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  <w:t xml:space="preserve"> Neon-Altın-Kükürt </w:t>
                                                                        </w:r>
                                                                      </w:p>
                                                                      <w:p w:rsidR="00FE52B0" w:rsidRPr="00866E99" w:rsidRDefault="00FE52B0" w:rsidP="00170F37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9316" w:type="dxa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left w:w="0" w:type="dxa"/>
                                                                            <w:right w:w="0" w:type="dxa"/>
                                                                          </w:tblCellMar>
                                                                          <w:tblLook w:val="00A0"/>
                                                                        </w:tblPr>
                                                                        <w:tblGrid>
                                                                          <w:gridCol w:w="9316"/>
                                                                        </w:tblGrid>
                                                                        <w:tr w:rsidR="00FE52B0" w:rsidRPr="00057277" w:rsidTr="00221054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000" w:type="pct"/>
                                                                              <w:tcMar>
                                                                                <w:top w:w="30" w:type="dxa"/>
                                                                                <w:left w:w="30" w:type="dxa"/>
                                                                                <w:bottom w:w="30" w:type="dxa"/>
                                                                                <w:right w:w="30" w:type="dxa"/>
                                                                              </w:tcMar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auto"/>
                                                                                <w:tblCellSpacing w:w="15" w:type="dxa"/>
                                                                                <w:tblCellMar>
                                                                                  <w:top w:w="15" w:type="dxa"/>
                                                                                  <w:left w:w="15" w:type="dxa"/>
                                                                                  <w:bottom w:w="15" w:type="dxa"/>
                                                                                  <w:right w:w="15" w:type="dxa"/>
                                                                                </w:tblCellMar>
                                                                                <w:tblLook w:val="00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4628"/>
                                                                              </w:tblGrid>
                                                                              <w:tr w:rsidR="00FE52B0" w:rsidRPr="00057277">
                                                                                <w:trPr>
                                                                                  <w:tblCellSpacing w:w="15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</w:tcPr>
                                                                                  <w:p w:rsidR="00FE52B0" w:rsidRPr="00866E99" w:rsidRDefault="00FE52B0" w:rsidP="00170F37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866E99"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b/>
                                                                                        <w:bCs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  <w:t>18</w:t>
                                                                                    </w:r>
                                                                                    <w:r w:rsidRPr="00866E99"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bCs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  <w:t>. Aşağıdaki çok atomlu iyonlardan hangisi katyondur?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FE52B0" w:rsidRPr="00866E99" w:rsidRDefault="00FE52B0" w:rsidP="00170F37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hAnsi="Times New Roman"/>
                                                                                  <w:color w:val="000000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FE52B0" w:rsidRPr="00057277" w:rsidTr="00221054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0" w:type="auto"/>
                                                                              <w:vAlign w:val="center"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5000" w:type="pct"/>
                                                                                <w:tblCellSpacing w:w="0" w:type="dxa"/>
                                                                                <w:tblCellMar>
                                                                                  <w:top w:w="30" w:type="dxa"/>
                                                                                  <w:left w:w="30" w:type="dxa"/>
                                                                                  <w:bottom w:w="30" w:type="dxa"/>
                                                                                  <w:right w:w="30" w:type="dxa"/>
                                                                                </w:tblCellMar>
                                                                                <w:tblLook w:val="00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9316"/>
                                                                              </w:tblGrid>
                                                                              <w:tr w:rsidR="00FE52B0" w:rsidRPr="00057277" w:rsidTr="00DD59AE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</w:tcPr>
                                                                                  <w:p w:rsidR="00FE52B0" w:rsidRPr="00866E99" w:rsidRDefault="00FE52B0" w:rsidP="00170F37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866E99"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b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  <w:t>A)</w:t>
                                                                                    </w:r>
                                                                                    <w:r w:rsidRPr="00866E99"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  <w:t xml:space="preserve">  Amonyum   </w:t>
                                                                                    </w:r>
                                                                                    <w:r w:rsidRPr="00866E99"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b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  <w:t>B)</w:t>
                                                                                    </w:r>
                                                                                    <w:r w:rsidRPr="00866E99"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  <w:t xml:space="preserve">  Hidroksit    </w:t>
                                                                                    </w:r>
                                                                                    <w:r w:rsidRPr="00866E99"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b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  <w:t>C)</w:t>
                                                                                    </w:r>
                                                                                    <w:r w:rsidRPr="00866E99"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  <w:t xml:space="preserve">  Sülfat    </w:t>
                                                                                    </w:r>
                                                                                    <w:r w:rsidRPr="00866E99"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b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  <w:t>D)</w:t>
                                                                                    </w:r>
                                                                                    <w:r w:rsidRPr="00866E99">
                                                                                      <w:rPr>
                                                                                        <w:rFonts w:ascii="Times New Roman" w:hAnsi="Times New Roman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  <w:lang w:eastAsia="tr-TR"/>
                                                                                      </w:rPr>
                                                                                      <w:t xml:space="preserve">  Karbonat 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FE52B0" w:rsidRPr="00866E99" w:rsidRDefault="00FE52B0" w:rsidP="00170F37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rPr>
                                                                                  <w:rFonts w:ascii="Times New Roman" w:hAnsi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  <w:lang w:eastAsia="tr-TR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FE52B0" w:rsidRPr="00866E99" w:rsidRDefault="00FE52B0" w:rsidP="00170F37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Times New Roman" w:hAnsi="Times New Roman"/>
                                                                            <w:sz w:val="20"/>
                                                                            <w:szCs w:val="20"/>
                                                                            <w:lang w:eastAsia="tr-TR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FE52B0" w:rsidRPr="00866E99" w:rsidRDefault="00FE52B0" w:rsidP="00347914">
                                                                  <w:pPr>
                                                                    <w:spacing w:after="0" w:line="240" w:lineRule="auto"/>
                                                                    <w:rPr>
                                                                      <w:rFonts w:ascii="Times New Roman" w:hAnsi="Times New Roman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lang w:eastAsia="tr-TR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FE52B0" w:rsidRPr="00866E99" w:rsidRDefault="00FE52B0" w:rsidP="0034791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hAnsi="Times New Roman"/>
                                                                <w:sz w:val="20"/>
                                                                <w:szCs w:val="20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FE52B0" w:rsidRPr="00866E99" w:rsidRDefault="00FE52B0" w:rsidP="0034791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hAnsi="Times New Roman"/>
                                                          <w:sz w:val="20"/>
                                                          <w:szCs w:val="20"/>
                                                          <w:lang w:eastAsia="tr-TR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E52B0" w:rsidRPr="00866E99" w:rsidRDefault="00FE52B0" w:rsidP="00023C6F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hAnsi="Times New Roman"/>
                                                    <w:sz w:val="20"/>
                                                    <w:szCs w:val="20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E52B0" w:rsidRPr="00866E99" w:rsidRDefault="00FE52B0" w:rsidP="00023C6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E52B0" w:rsidRPr="00866E99" w:rsidRDefault="00FE52B0" w:rsidP="000740A5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52B0" w:rsidRPr="00866E99" w:rsidRDefault="00FE52B0" w:rsidP="000740A5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FE52B0" w:rsidRPr="00866E99" w:rsidRDefault="00FE52B0" w:rsidP="00F7492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FE52B0" w:rsidRPr="00866E99" w:rsidRDefault="00FE52B0" w:rsidP="00F7492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FE52B0" w:rsidRPr="00866E99" w:rsidRDefault="00FE52B0" w:rsidP="002210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 xml:space="preserve">    19. H</w:t>
            </w:r>
            <w:r w:rsidRPr="00866E99">
              <w:rPr>
                <w:rFonts w:ascii="Times New Roman" w:hAnsi="Times New Roman"/>
                <w:b/>
                <w:bCs/>
                <w:sz w:val="20"/>
                <w:szCs w:val="20"/>
                <w:vertAlign w:val="subscript"/>
                <w:lang w:eastAsia="tr-TR"/>
              </w:rPr>
              <w:t>2</w:t>
            </w:r>
            <w:r w:rsidRPr="00866E99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SO</w:t>
            </w:r>
            <w:r w:rsidRPr="00866E99">
              <w:rPr>
                <w:rFonts w:ascii="Times New Roman" w:hAnsi="Times New Roman"/>
                <w:b/>
                <w:bCs/>
                <w:sz w:val="20"/>
                <w:szCs w:val="20"/>
                <w:vertAlign w:val="subscript"/>
                <w:lang w:eastAsia="tr-TR"/>
              </w:rPr>
              <w:t>4</w:t>
            </w:r>
            <w:r w:rsidRPr="00866E99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 xml:space="preserve"> bileşiği ile ilgili olarak;</w:t>
            </w:r>
          </w:p>
          <w:p w:rsidR="00FE52B0" w:rsidRPr="00866E99" w:rsidRDefault="00FE52B0" w:rsidP="002210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        I.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  2 tane hidrojen atomu içerir.</w:t>
            </w:r>
          </w:p>
          <w:p w:rsidR="00FE52B0" w:rsidRPr="00866E99" w:rsidRDefault="00FE52B0" w:rsidP="002210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       II.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 4 tane oksijen atomu içerir.</w:t>
            </w:r>
          </w:p>
          <w:p w:rsidR="00FE52B0" w:rsidRPr="00866E99" w:rsidRDefault="00FE52B0" w:rsidP="002210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       III.  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3 tür atomdan oluşmuştur.</w:t>
            </w:r>
          </w:p>
          <w:p w:rsidR="00FE52B0" w:rsidRPr="00866E99" w:rsidRDefault="00FE52B0" w:rsidP="002210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yukarıdaki ifadelerden hangileri doğrudur?</w:t>
            </w:r>
          </w:p>
          <w:tbl>
            <w:tblPr>
              <w:tblW w:w="9466" w:type="dxa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1220"/>
            </w:tblGrid>
            <w:tr w:rsidR="00FE52B0" w:rsidRPr="00057277" w:rsidTr="00A10704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FE52B0" w:rsidRPr="00866E99" w:rsidRDefault="00FE52B0" w:rsidP="0022105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FE52B0" w:rsidRPr="00057277" w:rsidTr="00A10704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1220"/>
                  </w:tblGrid>
                  <w:tr w:rsidR="00FE52B0" w:rsidRPr="00057277" w:rsidTr="00DD59A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22105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A)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 ve II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B)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 ve III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C)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II ve III 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D)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I, II ve III </w:t>
                        </w:r>
                      </w:p>
                      <w:p w:rsidR="00FE52B0" w:rsidRPr="00057277" w:rsidRDefault="00FE52B0" w:rsidP="00221054">
                        <w:pPr>
                          <w:spacing w:after="0" w:line="240" w:lineRule="auto"/>
                          <w:rPr>
                            <w:rStyle w:val="Strong"/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FE52B0" w:rsidRPr="00866E99" w:rsidRDefault="00FE52B0" w:rsidP="0022105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057277">
                          <w:rPr>
                            <w:rStyle w:val="Strong"/>
                            <w:rFonts w:ascii="Times New Roman" w:hAnsi="Times New Roman"/>
                            <w:sz w:val="20"/>
                            <w:szCs w:val="20"/>
                          </w:rPr>
                          <w:t xml:space="preserve"> 20. </w:t>
                        </w:r>
                        <w:r w:rsidRPr="00057277">
                          <w:rPr>
                            <w:rStyle w:val="Strong"/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  <w:t>Aşağıdakilerden hangisi heterojen karışıma örnek</w:t>
                        </w:r>
                        <w:r w:rsidRPr="00057277">
                          <w:rPr>
                            <w:rStyle w:val="Strong"/>
                            <w:rFonts w:ascii="Times New Roman" w:hAnsi="Times New Roman"/>
                            <w:sz w:val="20"/>
                            <w:szCs w:val="20"/>
                          </w:rPr>
                          <w:t xml:space="preserve"> değildir?</w:t>
                        </w:r>
                      </w:p>
                    </w:tc>
                  </w:tr>
                </w:tbl>
                <w:p w:rsidR="00FE52B0" w:rsidRPr="00866E99" w:rsidRDefault="00FE52B0" w:rsidP="0022105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FE52B0" w:rsidRPr="00057277" w:rsidTr="00DD59AE">
              <w:tblPrEx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rHeight w:val="465"/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E52B0" w:rsidRPr="00866E99" w:rsidRDefault="00FE52B0" w:rsidP="00A1070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A) 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Şeker ve tuz                 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B) 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Demir tozu ve su   </w:t>
                  </w:r>
                </w:p>
                <w:p w:rsidR="00FE52B0" w:rsidRPr="00866E99" w:rsidRDefault="00FE52B0" w:rsidP="00A1070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C) 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Kum ve su                   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D) 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Kolonya </w:t>
                  </w:r>
                </w:p>
                <w:tbl>
                  <w:tblPr>
                    <w:tblW w:w="111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11160"/>
                  </w:tblGrid>
                  <w:tr w:rsidR="00FE52B0" w:rsidRPr="00057277" w:rsidTr="001437D0">
                    <w:trPr>
                      <w:tblCellSpacing w:w="0" w:type="dxa"/>
                    </w:trPr>
                    <w:tc>
                      <w:tcPr>
                        <w:tcW w:w="5000" w:type="pct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</w:tcPr>
                      <w:p w:rsidR="00FE52B0" w:rsidRPr="00057277" w:rsidRDefault="00FE52B0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10050"/>
                        </w:tblGrid>
                        <w:tr w:rsidR="00FE52B0" w:rsidRPr="00057277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</w:tcPr>
                            <w:p w:rsidR="00FE52B0" w:rsidRPr="00866E99" w:rsidRDefault="00FE52B0" w:rsidP="001437D0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bCs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866E99">
                                <w:rPr>
                                  <w:rFonts w:ascii="Times New Roman" w:hAnsi="Times New Roman"/>
                                  <w:b/>
                                  <w:bCs/>
                                  <w:sz w:val="20"/>
                                  <w:szCs w:val="20"/>
                                  <w:lang w:eastAsia="tr-TR"/>
                                </w:rPr>
                                <w:t>21.</w:t>
                              </w:r>
                              <w:r w:rsidRPr="00866E99">
                                <w:rPr>
                                  <w:rFonts w:ascii="Times New Roman" w:hAnsi="Times New Roman"/>
                                  <w:bCs/>
                                  <w:sz w:val="20"/>
                                  <w:szCs w:val="20"/>
                                  <w:lang w:eastAsia="tr-TR"/>
                                </w:rPr>
                                <w:t xml:space="preserve">Şekerli su çözeltisinde şeker ve suyu birbirinden ayırmak </w:t>
                              </w:r>
                            </w:p>
                            <w:p w:rsidR="00FE52B0" w:rsidRPr="00866E99" w:rsidRDefault="00FE52B0" w:rsidP="001437D0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866E99">
                                <w:rPr>
                                  <w:rFonts w:ascii="Times New Roman" w:hAnsi="Times New Roman"/>
                                  <w:bCs/>
                                  <w:sz w:val="20"/>
                                  <w:szCs w:val="20"/>
                                  <w:lang w:eastAsia="tr-TR"/>
                                </w:rPr>
                                <w:t>için aşağıdaki yöntemlerden hangisi kullanılır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bCs/>
                                  <w:sz w:val="20"/>
                                  <w:szCs w:val="20"/>
                                  <w:lang w:eastAsia="tr-TR"/>
                                </w:rPr>
                                <w:t>?</w:t>
                              </w:r>
                            </w:p>
                          </w:tc>
                        </w:tr>
                      </w:tbl>
                      <w:p w:rsidR="00FE52B0" w:rsidRPr="00866E99" w:rsidRDefault="00FE52B0" w:rsidP="001437D0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E52B0" w:rsidRPr="00057277" w:rsidTr="001437D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1437D0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1160"/>
                        </w:tblGrid>
                        <w:tr w:rsidR="00FE52B0" w:rsidRPr="00057277" w:rsidTr="00DD59AE">
                          <w:trPr>
                            <w:trHeight w:val="534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FE52B0" w:rsidRPr="00866E99" w:rsidRDefault="00FE52B0" w:rsidP="001437D0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A)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  Mıknatıs ile ayırma             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B)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>  Süzme</w:t>
                              </w:r>
                            </w:p>
                            <w:p w:rsidR="00FE52B0" w:rsidRPr="00866E99" w:rsidRDefault="00FE52B0" w:rsidP="001437D0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C)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  Buharlaştırma                      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D)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  Yüzdürme </w:t>
                              </w:r>
                            </w:p>
                          </w:tc>
                        </w:tr>
                      </w:tbl>
                      <w:p w:rsidR="00FE52B0" w:rsidRPr="00866E99" w:rsidRDefault="00FE52B0" w:rsidP="001437D0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FE52B0" w:rsidRPr="00866E99" w:rsidRDefault="00FE52B0" w:rsidP="00A1070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tbl>
            <w:tblPr>
              <w:tblW w:w="7995" w:type="dxa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7995"/>
            </w:tblGrid>
            <w:tr w:rsidR="00FE52B0" w:rsidRPr="00057277" w:rsidTr="004927CD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/>
                  </w:tblPr>
                  <w:tblGrid>
                    <w:gridCol w:w="5123"/>
                  </w:tblGrid>
                  <w:tr w:rsidR="00FE52B0" w:rsidRPr="0005727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4927C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22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.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I.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Geri dönüşüm ile doğal kaynakların korunması sağlanır.</w:t>
                        </w:r>
                      </w:p>
                      <w:p w:rsidR="00FE52B0" w:rsidRPr="00866E99" w:rsidRDefault="00FE52B0" w:rsidP="004927C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 xml:space="preserve">      II.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Geri dönüşüm ile çevre kirliliği daha da artar.</w:t>
                        </w:r>
                      </w:p>
                      <w:p w:rsidR="00FE52B0" w:rsidRPr="00866E99" w:rsidRDefault="00FE52B0" w:rsidP="004927C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III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.Geri dönüşüm ekonomiye katkı sağlar.</w:t>
                        </w:r>
                      </w:p>
                      <w:p w:rsidR="00FE52B0" w:rsidRPr="00866E99" w:rsidRDefault="00FE52B0" w:rsidP="004927C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Yukarıdaki ifadelerden hangileri doğrudur?</w:t>
                        </w:r>
                      </w:p>
                    </w:tc>
                  </w:tr>
                </w:tbl>
                <w:p w:rsidR="00FE52B0" w:rsidRPr="00866E99" w:rsidRDefault="00FE52B0" w:rsidP="004927C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FE52B0" w:rsidRPr="00057277" w:rsidTr="004927CD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7995"/>
                  </w:tblGrid>
                  <w:tr w:rsidR="00FE52B0" w:rsidRPr="00057277" w:rsidTr="00DD59A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4927C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A)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 ve II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B)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 ve III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C)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II ve III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D)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I, II ve III </w:t>
                        </w:r>
                      </w:p>
                    </w:tc>
                  </w:tr>
                </w:tbl>
                <w:p w:rsidR="00FE52B0" w:rsidRPr="00866E99" w:rsidRDefault="00FE52B0" w:rsidP="004927C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FE52B0" w:rsidRPr="00866E99" w:rsidRDefault="00FE52B0" w:rsidP="001674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FE52B0" w:rsidRPr="00866E99" w:rsidRDefault="00FE52B0" w:rsidP="001674D1">
      <w:pPr>
        <w:pStyle w:val="NormalWeb"/>
        <w:spacing w:before="0" w:beforeAutospacing="0" w:after="0" w:afterAutospacing="0"/>
        <w:rPr>
          <w:rStyle w:val="Strong"/>
          <w:sz w:val="20"/>
          <w:szCs w:val="20"/>
        </w:rPr>
      </w:pPr>
    </w:p>
    <w:p w:rsidR="00FE52B0" w:rsidRPr="00866E99" w:rsidRDefault="00FE52B0" w:rsidP="001674D1">
      <w:pPr>
        <w:pStyle w:val="NormalWeb"/>
        <w:spacing w:before="0" w:beforeAutospacing="0" w:after="0" w:afterAutospacing="0"/>
        <w:rPr>
          <w:rStyle w:val="Strong"/>
          <w:sz w:val="20"/>
          <w:szCs w:val="20"/>
        </w:rPr>
      </w:pPr>
      <w:r w:rsidRPr="00866E99">
        <w:rPr>
          <w:rStyle w:val="Strong"/>
          <w:sz w:val="20"/>
          <w:szCs w:val="20"/>
        </w:rPr>
        <w:t xml:space="preserve">23. </w:t>
      </w:r>
      <w:r w:rsidRPr="00866E99">
        <w:rPr>
          <w:rStyle w:val="Strong"/>
          <w:b w:val="0"/>
          <w:sz w:val="20"/>
          <w:szCs w:val="20"/>
        </w:rPr>
        <w:t>Doğada bulunan madenlerin saflaştırılarak kullanılabilir hâle getirilmesi hangi bilim dalının gelişmesiyle sağlanmıştır?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495"/>
        <w:gridCol w:w="1645"/>
        <w:gridCol w:w="1228"/>
        <w:gridCol w:w="1079"/>
      </w:tblGrid>
      <w:tr w:rsidR="00FE52B0" w:rsidRPr="00057277">
        <w:trPr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D574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Coğrafya </w:t>
            </w:r>
          </w:p>
        </w:tc>
        <w:tc>
          <w:tcPr>
            <w:tcW w:w="0" w:type="auto"/>
            <w:vAlign w:val="center"/>
          </w:tcPr>
          <w:p w:rsidR="00FE52B0" w:rsidRPr="00866E99" w:rsidRDefault="00FE52B0" w:rsidP="00D574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Matematik </w:t>
            </w:r>
          </w:p>
        </w:tc>
        <w:tc>
          <w:tcPr>
            <w:tcW w:w="0" w:type="auto"/>
            <w:vAlign w:val="center"/>
          </w:tcPr>
          <w:p w:rsidR="00FE52B0" w:rsidRPr="00866E99" w:rsidRDefault="00FE52B0" w:rsidP="00D574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Kimya </w:t>
            </w:r>
          </w:p>
        </w:tc>
        <w:tc>
          <w:tcPr>
            <w:tcW w:w="0" w:type="auto"/>
            <w:vAlign w:val="center"/>
          </w:tcPr>
          <w:p w:rsidR="00FE52B0" w:rsidRPr="00866E99" w:rsidRDefault="00FE52B0" w:rsidP="00D574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Tarih </w:t>
            </w:r>
          </w:p>
        </w:tc>
      </w:tr>
    </w:tbl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sz w:val="20"/>
          <w:szCs w:val="20"/>
        </w:rPr>
      </w:pPr>
    </w:p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sz w:val="20"/>
          <w:szCs w:val="20"/>
        </w:rPr>
      </w:pPr>
      <w:r w:rsidRPr="00866E99">
        <w:rPr>
          <w:rStyle w:val="Strong"/>
          <w:rFonts w:ascii="Times New Roman" w:hAnsi="Times New Roman"/>
          <w:sz w:val="20"/>
          <w:szCs w:val="20"/>
        </w:rPr>
        <w:t>24.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>Tümsek aynada</w:t>
      </w:r>
      <w:r>
        <w:rPr>
          <w:rStyle w:val="Strong"/>
          <w:rFonts w:ascii="Times New Roman" w:hAnsi="Times New Roman"/>
          <w:b w:val="0"/>
          <w:sz w:val="20"/>
          <w:szCs w:val="20"/>
        </w:rPr>
        <w:t>ki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 görüntünün özellikleri nasıldır?</w:t>
      </w:r>
    </w:p>
    <w:tbl>
      <w:tblPr>
        <w:tblW w:w="8689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9466"/>
      </w:tblGrid>
      <w:tr w:rsidR="00FE52B0" w:rsidRPr="00057277" w:rsidTr="009349B9">
        <w:trPr>
          <w:trHeight w:val="419"/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117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Düz ve büyük       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  Düz ve küçük</w:t>
            </w:r>
          </w:p>
          <w:p w:rsidR="00FE52B0" w:rsidRPr="00866E99" w:rsidRDefault="00FE52B0" w:rsidP="00117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Ters ve küçük       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Ters ve büyük </w:t>
            </w:r>
          </w:p>
          <w:p w:rsidR="00FE52B0" w:rsidRPr="00866E99" w:rsidRDefault="00FE52B0" w:rsidP="00117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FE52B0" w:rsidRDefault="00FE52B0" w:rsidP="00117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25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. Bengü karşısındaki düz aynadan 3 m uzaklıktadır. Bengü </w:t>
            </w:r>
          </w:p>
          <w:p w:rsidR="00FE52B0" w:rsidRPr="00866E99" w:rsidRDefault="00FE52B0" w:rsidP="00117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ile aynadaki görüntüsü arasındaki mesafe ne kadardır?</w:t>
            </w:r>
          </w:p>
          <w:p w:rsidR="00FE52B0" w:rsidRDefault="00FE52B0" w:rsidP="00117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FE52B0" w:rsidRPr="00866E99" w:rsidRDefault="00FE52B0" w:rsidP="00117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A) 1,5 m          B) 3 m         C) 4,5 m         D) 6 m</w:t>
            </w:r>
          </w:p>
          <w:tbl>
            <w:tblPr>
              <w:tblW w:w="7995" w:type="dxa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7995"/>
            </w:tblGrid>
            <w:tr w:rsidR="00FE52B0" w:rsidRPr="00057277" w:rsidTr="00FF5655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FE52B0" w:rsidRPr="00057277" w:rsidRDefault="00FE52B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/>
                  </w:tblPr>
                  <w:tblGrid>
                    <w:gridCol w:w="5406"/>
                  </w:tblGrid>
                  <w:tr w:rsidR="00FE52B0" w:rsidRPr="0005727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.</w:t>
                        </w:r>
                        <w:r w:rsidRPr="00866E99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  <w:lang w:eastAsia="tr-TR"/>
                          </w:rPr>
                          <w:t xml:space="preserve">Neşe, aynı büyüklük ve sıcaklıktaki özdeş siyah ve beyaz </w:t>
                        </w:r>
                      </w:p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  <w:lang w:eastAsia="tr-TR"/>
                          </w:rPr>
                          <w:t xml:space="preserve">kumaş parçalarını güneş ışığı altına koyuyor. Eşit süre sonunda </w:t>
                        </w:r>
                      </w:p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  <w:lang w:eastAsia="tr-TR"/>
                          </w:rPr>
                          <w:t xml:space="preserve">siyah kumaş parçasının beyaz kumaş parçasından daha sıcak </w:t>
                        </w:r>
                      </w:p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  <w:lang w:eastAsia="tr-TR"/>
                          </w:rPr>
                          <w:t>olduğunu ölçüyor.</w:t>
                        </w:r>
                      </w:p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Bu durum ile ilgili olarak;</w:t>
                        </w:r>
                      </w:p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I.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Siyah kumaş parçasının güneş ışığını beyaz kumaş parçasından</w:t>
                        </w:r>
                      </w:p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daha fazla soğurduğu</w:t>
                        </w:r>
                      </w:p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II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. Beyaz kumaş parçasının güneş ışığını siyah kumaş parçasından</w:t>
                        </w:r>
                      </w:p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daha fazla yansıttığı</w:t>
                        </w:r>
                      </w:p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III.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 Kumaş parçasının cinsinin sıcaklık artışına etkisi olduğu</w:t>
                        </w:r>
                      </w:p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sonuçlarından hangilerine ulaşır?</w:t>
                        </w:r>
                      </w:p>
                    </w:tc>
                  </w:tr>
                </w:tbl>
                <w:p w:rsidR="00FE52B0" w:rsidRPr="00866E99" w:rsidRDefault="00FE52B0" w:rsidP="00FF565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FE52B0" w:rsidRPr="00057277" w:rsidTr="00FF5655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7995"/>
                  </w:tblGrid>
                  <w:tr w:rsidR="00FE52B0" w:rsidRPr="00057277" w:rsidTr="00DD59A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FF565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A)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 ve II 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B)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 ve III  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C)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II ve III     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D)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 I, II ve III </w:t>
                        </w:r>
                      </w:p>
                    </w:tc>
                  </w:tr>
                </w:tbl>
                <w:p w:rsidR="00FE52B0" w:rsidRPr="00866E99" w:rsidRDefault="00FE52B0" w:rsidP="00FF565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FE52B0" w:rsidRPr="00057277" w:rsidRDefault="00FE52B0" w:rsidP="0011797C">
            <w:pPr>
              <w:spacing w:after="0" w:line="240" w:lineRule="auto"/>
              <w:rPr>
                <w:rStyle w:val="Strong"/>
                <w:rFonts w:ascii="Times New Roman" w:hAnsi="Times New Roman"/>
                <w:sz w:val="20"/>
                <w:szCs w:val="20"/>
              </w:rPr>
            </w:pPr>
          </w:p>
          <w:p w:rsidR="00FE52B0" w:rsidRPr="00057277" w:rsidRDefault="00FE52B0" w:rsidP="0011797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057277">
              <w:rPr>
                <w:rStyle w:val="Strong"/>
                <w:rFonts w:ascii="Times New Roman" w:hAnsi="Times New Roman"/>
                <w:sz w:val="20"/>
                <w:szCs w:val="20"/>
              </w:rPr>
              <w:t xml:space="preserve">27. </w:t>
            </w:r>
            <w:r w:rsidRPr="0005727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 xml:space="preserve">Yeşil renkli bir pantolona kırmızı ışık altında bakılırsa hangi </w:t>
            </w:r>
          </w:p>
          <w:p w:rsidR="00FE52B0" w:rsidRPr="00057277" w:rsidRDefault="00FE52B0" w:rsidP="0011797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05727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renk görünür?</w:t>
            </w: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9406"/>
            </w:tblGrid>
            <w:tr w:rsidR="00FE52B0" w:rsidRPr="00057277" w:rsidTr="00DD59AE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E52B0" w:rsidRPr="00866E99" w:rsidRDefault="00FE52B0" w:rsidP="00C362E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A)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Yeşil     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Kırmızı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Siyah     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Mavi </w:t>
                  </w:r>
                </w:p>
              </w:tc>
            </w:tr>
          </w:tbl>
          <w:p w:rsidR="00FE52B0" w:rsidRPr="00057277" w:rsidRDefault="00FE52B0" w:rsidP="0011797C">
            <w:pPr>
              <w:spacing w:after="0" w:line="240" w:lineRule="auto"/>
              <w:rPr>
                <w:rStyle w:val="Strong"/>
                <w:rFonts w:ascii="Times New Roman" w:hAnsi="Times New Roman"/>
                <w:sz w:val="20"/>
                <w:szCs w:val="20"/>
              </w:rPr>
            </w:pPr>
          </w:p>
          <w:p w:rsidR="00FE52B0" w:rsidRPr="00057277" w:rsidRDefault="00FE52B0" w:rsidP="0011797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057277">
              <w:rPr>
                <w:rStyle w:val="Strong"/>
                <w:rFonts w:ascii="Times New Roman" w:hAnsi="Times New Roman"/>
                <w:sz w:val="20"/>
                <w:szCs w:val="20"/>
              </w:rPr>
              <w:t xml:space="preserve">28. </w:t>
            </w:r>
            <w:r w:rsidRPr="0005727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Aşağıdakilerden hangisi su ekosistemini oluşturur?</w:t>
            </w: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9406"/>
            </w:tblGrid>
            <w:tr w:rsidR="00FE52B0" w:rsidRPr="00057277" w:rsidTr="00DD59AE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E52B0" w:rsidRPr="00866E99" w:rsidRDefault="00FE52B0" w:rsidP="00D65F1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A)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Ormanlar 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Çöller 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Göller      </w:t>
                  </w:r>
                  <w:r w:rsidRPr="00866E99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866E99">
                    <w:rPr>
                      <w:rFonts w:ascii="Times New Roman" w:hAnsi="Times New Roman"/>
                      <w:sz w:val="20"/>
                      <w:szCs w:val="20"/>
                      <w:lang w:eastAsia="tr-TR"/>
                    </w:rPr>
                    <w:t xml:space="preserve">  Çalılıklar </w:t>
                  </w:r>
                </w:p>
              </w:tc>
            </w:tr>
          </w:tbl>
          <w:p w:rsidR="00FE52B0" w:rsidRPr="00057277" w:rsidRDefault="00FE52B0" w:rsidP="001179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E52B0" w:rsidRPr="00057277" w:rsidRDefault="00FE52B0" w:rsidP="00117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7277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057277">
              <w:rPr>
                <w:rFonts w:ascii="Times New Roman" w:hAnsi="Times New Roman"/>
                <w:sz w:val="20"/>
                <w:szCs w:val="20"/>
              </w:rPr>
              <w:t xml:space="preserve">. Bir canlının yaşamını sürdürdüğü, tüm ihtiyaçlarını </w:t>
            </w:r>
          </w:p>
          <w:p w:rsidR="00FE52B0" w:rsidRPr="00057277" w:rsidRDefault="00FE52B0" w:rsidP="001179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7277">
              <w:rPr>
                <w:rFonts w:ascii="Times New Roman" w:hAnsi="Times New Roman"/>
                <w:sz w:val="20"/>
                <w:szCs w:val="20"/>
              </w:rPr>
              <w:t>karşıladığı çevreye ........ denir."</w:t>
            </w:r>
          </w:p>
          <w:p w:rsidR="00FE52B0" w:rsidRPr="00057277" w:rsidRDefault="00FE52B0" w:rsidP="0011797C">
            <w:pPr>
              <w:spacing w:after="0" w:line="240" w:lineRule="auto"/>
              <w:rPr>
                <w:rStyle w:val="Strong"/>
                <w:rFonts w:ascii="Times New Roman" w:hAnsi="Times New Roman"/>
                <w:sz w:val="20"/>
                <w:szCs w:val="20"/>
              </w:rPr>
            </w:pPr>
            <w:r w:rsidRPr="00057277">
              <w:rPr>
                <w:rStyle w:val="Strong"/>
                <w:rFonts w:ascii="Times New Roman" w:hAnsi="Times New Roman"/>
                <w:sz w:val="20"/>
                <w:szCs w:val="20"/>
              </w:rPr>
              <w:t>Yukarıdaki cümlede boş bırakılan yere aşağıdakilerden</w:t>
            </w:r>
          </w:p>
          <w:p w:rsidR="00FE52B0" w:rsidRPr="00057277" w:rsidRDefault="00FE52B0" w:rsidP="0011797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7277">
              <w:rPr>
                <w:rStyle w:val="Strong"/>
                <w:rFonts w:ascii="Times New Roman" w:hAnsi="Times New Roman"/>
                <w:sz w:val="20"/>
                <w:szCs w:val="20"/>
              </w:rPr>
              <w:t>hangisi gelmelidir?</w:t>
            </w:r>
          </w:p>
        </w:tc>
      </w:tr>
      <w:tr w:rsidR="00FE52B0" w:rsidRPr="00057277" w:rsidTr="00DD59AE">
        <w:trPr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9349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H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abitat 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T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ür 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       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Popü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lasyon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t>E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kosistem </w:t>
            </w:r>
          </w:p>
        </w:tc>
      </w:tr>
    </w:tbl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sz w:val="20"/>
          <w:szCs w:val="20"/>
        </w:rPr>
      </w:pPr>
    </w:p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sz w:val="20"/>
          <w:szCs w:val="20"/>
        </w:rPr>
      </w:pPr>
      <w:r w:rsidRPr="00866E99">
        <w:rPr>
          <w:rStyle w:val="Strong"/>
          <w:rFonts w:ascii="Times New Roman" w:hAnsi="Times New Roman"/>
          <w:sz w:val="20"/>
          <w:szCs w:val="20"/>
        </w:rPr>
        <w:t xml:space="preserve">30. 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>Bir bölgedeki bitki ve hayvan türlerinin ve çeşitlerinin sayıca zenginliği aşağıdakilerden hangisi ile ifade edilir</w:t>
      </w:r>
      <w:r w:rsidRPr="00866E99">
        <w:rPr>
          <w:rStyle w:val="Strong"/>
          <w:rFonts w:ascii="Times New Roman" w:hAnsi="Times New Roman"/>
          <w:sz w:val="20"/>
          <w:szCs w:val="20"/>
        </w:rPr>
        <w:t>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447"/>
      </w:tblGrid>
      <w:tr w:rsidR="00FE52B0" w:rsidRPr="00057277" w:rsidTr="00DD59AE">
        <w:trPr>
          <w:trHeight w:val="580"/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A315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Habitat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Popülasyon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Biyoçeşitlilik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Besin zinciri </w:t>
            </w:r>
          </w:p>
        </w:tc>
      </w:tr>
    </w:tbl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  <w:r w:rsidRPr="00866E99">
        <w:rPr>
          <w:rStyle w:val="Strong"/>
          <w:rFonts w:ascii="Times New Roman" w:hAnsi="Times New Roman"/>
          <w:sz w:val="20"/>
          <w:szCs w:val="20"/>
        </w:rPr>
        <w:t>31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.Hangisi biyoçeşitliliğin azalmasına neden </w:t>
      </w:r>
      <w:r w:rsidRPr="00866E99">
        <w:rPr>
          <w:rStyle w:val="Strong"/>
          <w:rFonts w:ascii="Times New Roman" w:hAnsi="Times New Roman"/>
          <w:sz w:val="20"/>
          <w:szCs w:val="20"/>
        </w:rPr>
        <w:t>olmaz?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447"/>
      </w:tblGrid>
      <w:tr w:rsidR="00FE52B0" w:rsidRPr="00057277" w:rsidTr="00DD59AE">
        <w:trPr>
          <w:trHeight w:val="419"/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E76C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Aşırı otlatma              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  Tür sayısının artması</w:t>
            </w:r>
          </w:p>
          <w:p w:rsidR="00FE52B0" w:rsidRPr="00866E99" w:rsidRDefault="00FE52B0" w:rsidP="00E76C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Aşırı avlanma            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Küresel ısınma </w:t>
            </w:r>
          </w:p>
        </w:tc>
      </w:tr>
    </w:tbl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sz w:val="20"/>
          <w:szCs w:val="20"/>
        </w:rPr>
      </w:pPr>
    </w:p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sz w:val="20"/>
          <w:szCs w:val="20"/>
        </w:rPr>
      </w:pPr>
      <w:r w:rsidRPr="00866E99">
        <w:rPr>
          <w:rStyle w:val="Strong"/>
          <w:rFonts w:ascii="Times New Roman" w:hAnsi="Times New Roman"/>
          <w:sz w:val="20"/>
          <w:szCs w:val="20"/>
        </w:rPr>
        <w:t>32.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Aşağıdakilerden hangisi </w:t>
      </w:r>
      <w:r w:rsidRPr="006F2016">
        <w:rPr>
          <w:rStyle w:val="Strong"/>
          <w:rFonts w:ascii="Times New Roman" w:hAnsi="Times New Roman"/>
          <w:sz w:val="20"/>
          <w:szCs w:val="20"/>
        </w:rPr>
        <w:t>Dünya’da nesli tükenmiş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 canlılardandır?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390"/>
        <w:gridCol w:w="1309"/>
        <w:gridCol w:w="1374"/>
        <w:gridCol w:w="1374"/>
      </w:tblGrid>
      <w:tr w:rsidR="00FE52B0" w:rsidRPr="00057277">
        <w:trPr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E76C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Mamut </w:t>
            </w:r>
          </w:p>
        </w:tc>
        <w:tc>
          <w:tcPr>
            <w:tcW w:w="0" w:type="auto"/>
            <w:vAlign w:val="center"/>
          </w:tcPr>
          <w:p w:rsidR="00FE52B0" w:rsidRPr="00866E99" w:rsidRDefault="00FE52B0" w:rsidP="00E76C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Sırtlan </w:t>
            </w:r>
          </w:p>
        </w:tc>
        <w:tc>
          <w:tcPr>
            <w:tcW w:w="0" w:type="auto"/>
            <w:vAlign w:val="center"/>
          </w:tcPr>
          <w:p w:rsidR="00FE52B0" w:rsidRPr="00866E99" w:rsidRDefault="00FE52B0" w:rsidP="00E76C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Bozayı </w:t>
            </w:r>
          </w:p>
        </w:tc>
        <w:tc>
          <w:tcPr>
            <w:tcW w:w="0" w:type="auto"/>
            <w:vAlign w:val="center"/>
          </w:tcPr>
          <w:p w:rsidR="00FE52B0" w:rsidRPr="00866E99" w:rsidRDefault="00FE52B0" w:rsidP="00E76C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Karaca </w:t>
            </w:r>
          </w:p>
        </w:tc>
      </w:tr>
    </w:tbl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sz w:val="20"/>
          <w:szCs w:val="20"/>
        </w:rPr>
      </w:pPr>
    </w:p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  <w:r w:rsidRPr="00866E99">
        <w:rPr>
          <w:rStyle w:val="Strong"/>
          <w:rFonts w:ascii="Times New Roman" w:hAnsi="Times New Roman"/>
          <w:sz w:val="20"/>
          <w:szCs w:val="20"/>
        </w:rPr>
        <w:t xml:space="preserve">33. 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Aşağıdaki canlılardan hangisinin nesli ülkemizde </w:t>
      </w:r>
      <w:r w:rsidRPr="006F2016">
        <w:rPr>
          <w:rStyle w:val="Strong"/>
          <w:rFonts w:ascii="Times New Roman" w:hAnsi="Times New Roman"/>
          <w:sz w:val="20"/>
          <w:szCs w:val="20"/>
        </w:rPr>
        <w:t>tükenmiş</w:t>
      </w:r>
      <w:r>
        <w:rPr>
          <w:rStyle w:val="Strong"/>
          <w:rFonts w:ascii="Times New Roman" w:hAnsi="Times New Roman"/>
          <w:sz w:val="20"/>
          <w:szCs w:val="20"/>
        </w:rPr>
        <w:t>t</w:t>
      </w:r>
      <w:r w:rsidRPr="006F2016">
        <w:rPr>
          <w:rStyle w:val="Strong"/>
          <w:rFonts w:ascii="Times New Roman" w:hAnsi="Times New Roman"/>
          <w:sz w:val="20"/>
          <w:szCs w:val="20"/>
        </w:rPr>
        <w:t>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447"/>
      </w:tblGrid>
      <w:tr w:rsidR="00FE52B0" w:rsidRPr="00057277" w:rsidTr="00DD59AE">
        <w:trPr>
          <w:trHeight w:val="419"/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F224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Akdeniz foku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Kelaynak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Alageyik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> Asya fili</w:t>
            </w:r>
          </w:p>
          <w:p w:rsidR="00FE52B0" w:rsidRPr="00866E99" w:rsidRDefault="00FE52B0" w:rsidP="00F224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FE52B0" w:rsidRPr="00866E99" w:rsidRDefault="00FE52B0" w:rsidP="00F224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FE52B0" w:rsidRPr="00866E99" w:rsidRDefault="00FE52B0" w:rsidP="00F224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FE52B0" w:rsidRPr="00866E99" w:rsidRDefault="00FE52B0" w:rsidP="001674D1">
      <w:pPr>
        <w:spacing w:after="0" w:line="240" w:lineRule="auto"/>
        <w:rPr>
          <w:rStyle w:val="Strong"/>
          <w:rFonts w:ascii="Times New Roman" w:hAnsi="Times New Roman"/>
          <w:b w:val="0"/>
          <w:sz w:val="20"/>
          <w:szCs w:val="20"/>
        </w:rPr>
      </w:pPr>
      <w:r w:rsidRPr="00866E99">
        <w:rPr>
          <w:rFonts w:ascii="Times New Roman" w:hAnsi="Times New Roman"/>
          <w:b/>
          <w:sz w:val="20"/>
          <w:szCs w:val="20"/>
        </w:rPr>
        <w:t>34</w:t>
      </w:r>
      <w:r w:rsidRPr="00866E99">
        <w:rPr>
          <w:rFonts w:ascii="Times New Roman" w:hAnsi="Times New Roman"/>
          <w:sz w:val="20"/>
          <w:szCs w:val="20"/>
        </w:rPr>
        <w:t>.</w:t>
      </w:r>
      <w:r w:rsidRPr="00866E99">
        <w:rPr>
          <w:rStyle w:val="Strong"/>
          <w:rFonts w:ascii="Times New Roman" w:hAnsi="Times New Roman"/>
          <w:b w:val="0"/>
          <w:sz w:val="20"/>
          <w:szCs w:val="20"/>
        </w:rPr>
        <w:t xml:space="preserve">Bir elektrik devresinde ampulün uçları arasındaki gerilim 24 volt, ampulün üzerinden geçen akım 6 amper ise bu ampulün </w:t>
      </w:r>
      <w:r w:rsidRPr="00866E99">
        <w:rPr>
          <w:rStyle w:val="Strong"/>
          <w:rFonts w:ascii="Times New Roman" w:hAnsi="Times New Roman"/>
          <w:sz w:val="20"/>
          <w:szCs w:val="20"/>
        </w:rPr>
        <w:t>direnci kaç Ω'dur?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447"/>
      </w:tblGrid>
      <w:tr w:rsidR="00FE52B0" w:rsidRPr="00057277" w:rsidTr="00DD59AE">
        <w:trPr>
          <w:tblCellSpacing w:w="0" w:type="dxa"/>
        </w:trPr>
        <w:tc>
          <w:tcPr>
            <w:tcW w:w="0" w:type="auto"/>
            <w:vAlign w:val="center"/>
          </w:tcPr>
          <w:p w:rsidR="00FE52B0" w:rsidRPr="00866E99" w:rsidRDefault="00FE52B0" w:rsidP="001322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144 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22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36              </w:t>
            </w:r>
            <w:r w:rsidRPr="00866E99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  4 </w:t>
            </w:r>
          </w:p>
        </w:tc>
      </w:tr>
    </w:tbl>
    <w:p w:rsidR="00FE52B0" w:rsidRPr="00866E99" w:rsidRDefault="00FE52B0" w:rsidP="001674D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7995" w:type="dxa"/>
        <w:tblCellSpacing w:w="0" w:type="dxa"/>
        <w:tblCellMar>
          <w:left w:w="0" w:type="dxa"/>
          <w:right w:w="0" w:type="dxa"/>
        </w:tblCellMar>
        <w:tblLook w:val="00A0"/>
      </w:tblPr>
      <w:tblGrid>
        <w:gridCol w:w="110"/>
        <w:gridCol w:w="8265"/>
      </w:tblGrid>
      <w:tr w:rsidR="00FE52B0" w:rsidRPr="00057277" w:rsidTr="00DD59AE">
        <w:trPr>
          <w:tblCellSpacing w:w="0" w:type="dxa"/>
        </w:trPr>
        <w:tc>
          <w:tcPr>
            <w:tcW w:w="322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E52B0" w:rsidRPr="00866E99" w:rsidRDefault="00FE52B0" w:rsidP="00DD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  <w:r w:rsidRPr="00866E99"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8205"/>
            </w:tblGrid>
            <w:tr w:rsidR="00FE52B0" w:rsidRPr="00057277">
              <w:trPr>
                <w:tblCellSpacing w:w="15" w:type="dxa"/>
              </w:trPr>
              <w:tc>
                <w:tcPr>
                  <w:tcW w:w="7157" w:type="dxa"/>
                  <w:vAlign w:val="center"/>
                </w:tcPr>
                <w:p w:rsidR="00FE52B0" w:rsidRPr="00866E99" w:rsidRDefault="00FE52B0" w:rsidP="00DD59AE">
                  <w:pPr>
                    <w:spacing w:before="100" w:beforeAutospacing="1" w:after="100" w:afterAutospacing="1" w:line="240" w:lineRule="auto"/>
                    <w:ind w:left="32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057277"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Resim 27" o:spid="_x0000_i1027" type="#_x0000_t75" alt="http://www.okulistik.com/qimage/tr/350894/16830.jpg" style="width:157.5pt;height:110.25pt;visibility:visible">
                        <v:imagedata r:id="rId6" o:title=""/>
                      </v:shape>
                    </w:pict>
                  </w:r>
                </w:p>
                <w:p w:rsidR="00FE52B0" w:rsidRPr="00866E99" w:rsidRDefault="00FE52B0" w:rsidP="00DD59A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tr-TR"/>
                    </w:rPr>
                    <w:t>35</w:t>
                  </w:r>
                  <w:r w:rsidRPr="00866E99">
                    <w:rPr>
                      <w:rFonts w:ascii="Times New Roman" w:hAnsi="Times New Roman"/>
                      <w:bCs/>
                      <w:sz w:val="20"/>
                      <w:szCs w:val="20"/>
                      <w:lang w:eastAsia="tr-TR"/>
                    </w:rPr>
                    <w:t xml:space="preserve">. Şekildeki elektrik devresinde anahtar kapatılırsa hangi </w:t>
                  </w:r>
                </w:p>
                <w:p w:rsidR="00FE52B0" w:rsidRPr="00866E99" w:rsidRDefault="00FE52B0" w:rsidP="00DD59A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hAnsi="Times New Roman"/>
                      <w:bCs/>
                      <w:sz w:val="20"/>
                      <w:szCs w:val="20"/>
                      <w:lang w:eastAsia="tr-TR"/>
                    </w:rPr>
                    <w:t>lambalar ışık verir?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8115"/>
                  </w:tblGrid>
                  <w:tr w:rsidR="00FE52B0" w:rsidRPr="00057277" w:rsidTr="00DD59AE">
                    <w:trPr>
                      <w:trHeight w:val="419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FE52B0" w:rsidRPr="00866E99" w:rsidRDefault="00FE52B0" w:rsidP="00DD59AE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A)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K ve L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B)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M ve L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C)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K ve M   </w:t>
                        </w:r>
                        <w:r w:rsidRPr="00866E99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lang w:eastAsia="tr-TR"/>
                          </w:rPr>
                          <w:t>D)</w:t>
                        </w:r>
                        <w:r w:rsidRPr="00866E99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 xml:space="preserve"> K, L ve M </w:t>
                        </w:r>
                      </w:p>
                      <w:tbl>
                        <w:tblPr>
                          <w:tblW w:w="799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0A0"/>
                        </w:tblPr>
                        <w:tblGrid>
                          <w:gridCol w:w="110"/>
                          <w:gridCol w:w="7885"/>
                        </w:tblGrid>
                        <w:tr w:rsidR="00FE52B0" w:rsidRPr="00057277" w:rsidTr="00DD59AE">
                          <w:trPr>
                            <w:tblCellSpacing w:w="0" w:type="dxa"/>
                          </w:trPr>
                          <w:tc>
                            <w:tcPr>
                              <w:tcW w:w="99" w:type="dxa"/>
                              <w:vMerge w:val="restart"/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866E99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7896" w:type="dxa"/>
                              <w:tcMar>
                                <w:top w:w="30" w:type="dxa"/>
                                <w:left w:w="30" w:type="dxa"/>
                                <w:bottom w:w="30" w:type="dxa"/>
                                <w:right w:w="30" w:type="dxa"/>
                              </w:tcMar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0A0"/>
                              </w:tblPr>
                              <w:tblGrid>
                                <w:gridCol w:w="4801"/>
                              </w:tblGrid>
                              <w:tr w:rsidR="00FE52B0" w:rsidRPr="000572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FE52B0" w:rsidRDefault="00FE52B0" w:rsidP="00DD59AE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  <w:r w:rsidRPr="00057277">
                                      <w:rPr>
                                        <w:rFonts w:ascii="Times New Roman" w:hAnsi="Times New Roman"/>
                                        <w:noProof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pict>
                                        <v:shape id="Resim 29" o:spid="_x0000_i1028" type="#_x0000_t75" alt="http://www.okulistik.com/qimage/tr/350888/16824.jpg" style="width:197.25pt;height:116.25pt;visibility:visible">
                                          <v:imagedata r:id="rId7" o:title=""/>
                                        </v:shape>
                                      </w:pict>
                                    </w:r>
                                  </w:p>
                                  <w:p w:rsidR="00FE52B0" w:rsidRDefault="00FE52B0" w:rsidP="00DD59AE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</w:p>
                                  <w:p w:rsidR="00FE52B0" w:rsidRDefault="00FE52B0" w:rsidP="00DD59AE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  <w:r w:rsidRPr="00866E99">
                                      <w:rPr>
                                        <w:rFonts w:ascii="Times New Roman" w:hAnsi="Times New Roman"/>
                                        <w:b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>36</w:t>
                                    </w:r>
                                    <w:r w:rsidRPr="00866E99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 xml:space="preserve">.Yukarıda bir iletkene ait gerilim-akım grafiği </w:t>
                                    </w:r>
                                  </w:p>
                                  <w:p w:rsidR="00FE52B0" w:rsidRPr="006F2016" w:rsidRDefault="00FE52B0" w:rsidP="00DD59AE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  <w:r w:rsidRPr="00866E99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>görülmektedir.</w:t>
                                    </w:r>
                                    <w:r w:rsidRPr="006F2016">
                                      <w:rPr>
                                        <w:rFonts w:ascii="Times New Roman" w:hAnsi="Times New Roman"/>
                                        <w:bCs/>
                                        <w:sz w:val="20"/>
                                        <w:szCs w:val="20"/>
                                        <w:lang w:eastAsia="tr-TR"/>
                                      </w:rPr>
                                      <w:t>Bu grafiğe göre iletkenin direnci kaç Ω'dur?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1186"/>
                                      <w:gridCol w:w="1155"/>
                                      <w:gridCol w:w="1185"/>
                                      <w:gridCol w:w="1185"/>
                                    </w:tblGrid>
                                    <w:tr w:rsidR="00FE52B0" w:rsidRPr="00057277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FE52B0" w:rsidRPr="00866E99" w:rsidRDefault="00FE52B0" w:rsidP="00DD59AE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  <w:r w:rsidRPr="00866E99">
                                            <w:rPr>
                                              <w:rFonts w:ascii="Times New Roman" w:hAnsi="Times New Roman"/>
                                              <w:b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>A)</w:t>
                                          </w:r>
                                          <w:r w:rsidRPr="00866E99"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 xml:space="preserve">  1 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FE52B0" w:rsidRPr="00866E99" w:rsidRDefault="00FE52B0" w:rsidP="00DD59AE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  <w:r w:rsidRPr="00866E99">
                                            <w:rPr>
                                              <w:rFonts w:ascii="Times New Roman" w:hAnsi="Times New Roman"/>
                                              <w:b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>B)</w:t>
                                          </w:r>
                                          <w:r w:rsidRPr="00866E99"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 xml:space="preserve">  2 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FE52B0" w:rsidRPr="00866E99" w:rsidRDefault="00FE52B0" w:rsidP="00DD59AE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  <w:r w:rsidRPr="00866E99">
                                            <w:rPr>
                                              <w:rFonts w:ascii="Times New Roman" w:hAnsi="Times New Roman"/>
                                              <w:b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>C)</w:t>
                                          </w:r>
                                          <w:r w:rsidRPr="00866E99"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 xml:space="preserve">  3 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</w:tcPr>
                                        <w:p w:rsidR="00FE52B0" w:rsidRPr="00866E99" w:rsidRDefault="00FE52B0" w:rsidP="00DD59AE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  <w:r w:rsidRPr="00866E99">
                                            <w:rPr>
                                              <w:rFonts w:ascii="Times New Roman" w:hAnsi="Times New Roman"/>
                                              <w:b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>D)</w:t>
                                          </w:r>
                                          <w:r w:rsidRPr="00866E99"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 xml:space="preserve">  4 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52B0" w:rsidRPr="00866E99" w:rsidRDefault="00FE52B0" w:rsidP="00DD59AE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E52B0" w:rsidRPr="00057277" w:rsidTr="00DD59AE">
                          <w:trPr>
                            <w:gridAfter w:val="1"/>
                            <w:wAfter w:w="7896" w:type="dxa"/>
                            <w:trHeight w:val="230"/>
                            <w:tblCellSpacing w:w="0" w:type="dxa"/>
                          </w:trPr>
                          <w:tc>
                            <w:tcPr>
                              <w:tcW w:w="99" w:type="dxa"/>
                              <w:vMerge/>
                              <w:vAlign w:val="center"/>
                            </w:tcPr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FE52B0" w:rsidRPr="00057277" w:rsidRDefault="00FE52B0" w:rsidP="00DD59AE">
                        <w:pPr>
                          <w:spacing w:after="0" w:line="240" w:lineRule="auto"/>
                          <w:rPr>
                            <w:rStyle w:val="Strong"/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057277">
                          <w:rPr>
                            <w:rStyle w:val="Strong"/>
                            <w:rFonts w:ascii="Times New Roman" w:hAnsi="Times New Roman"/>
                            <w:sz w:val="20"/>
                            <w:szCs w:val="20"/>
                          </w:rPr>
                          <w:t>37.</w:t>
                        </w:r>
                        <w:r w:rsidRPr="00057277">
                          <w:rPr>
                            <w:rStyle w:val="Strong"/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  <w:t xml:space="preserve"> Aşağıdakilerden hangisi elektrik enerjisini ışık enerjisine </w:t>
                        </w:r>
                      </w:p>
                      <w:p w:rsidR="00FE52B0" w:rsidRPr="00057277" w:rsidRDefault="00FE52B0" w:rsidP="00DD59AE">
                        <w:pPr>
                          <w:spacing w:after="0" w:line="240" w:lineRule="auto"/>
                          <w:rPr>
                            <w:rStyle w:val="Strong"/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057277">
                          <w:rPr>
                            <w:rStyle w:val="Strong"/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  <w:t>dönüştüren araçtır?</w: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8055"/>
                        </w:tblGrid>
                        <w:tr w:rsidR="00FE52B0" w:rsidRPr="00057277" w:rsidTr="00DD59AE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A)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 Pil yatağı     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B)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 Duy     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C)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 Ampul     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D)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 Anahtar </w:t>
                              </w:r>
                            </w:p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  <w:p w:rsidR="00FE52B0" w:rsidRPr="00057277" w:rsidRDefault="00FE52B0" w:rsidP="00DD59AE">
                              <w:pPr>
                                <w:spacing w:after="0" w:line="240" w:lineRule="auto"/>
                                <w:rPr>
                                  <w:rStyle w:val="Strong"/>
                                  <w:rFonts w:ascii="Times New Roman" w:hAnsi="Times New Roman"/>
                                  <w:b w:val="0"/>
                                  <w:sz w:val="20"/>
                                  <w:szCs w:val="20"/>
                                </w:rPr>
                              </w:pP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38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. </w:t>
                              </w:r>
                              <w:r w:rsidRPr="00057277">
                                <w:rPr>
                                  <w:rStyle w:val="Strong"/>
                                  <w:rFonts w:ascii="Times New Roman" w:hAnsi="Times New Roman"/>
                                  <w:b w:val="0"/>
                                  <w:sz w:val="20"/>
                                  <w:szCs w:val="20"/>
                                </w:rPr>
                                <w:t xml:space="preserve">Aşağıdakilerden hangisi elektrik enerjisini ısı enerjisine </w:t>
                              </w:r>
                            </w:p>
                            <w:p w:rsidR="00FE52B0" w:rsidRPr="00057277" w:rsidRDefault="00FE52B0" w:rsidP="00DD59AE">
                              <w:pPr>
                                <w:spacing w:after="0" w:line="240" w:lineRule="auto"/>
                                <w:rPr>
                                  <w:rStyle w:val="Strong"/>
                                  <w:rFonts w:ascii="Times New Roman" w:hAnsi="Times New Roman"/>
                                  <w:b w:val="0"/>
                                  <w:sz w:val="20"/>
                                  <w:szCs w:val="20"/>
                                </w:rPr>
                              </w:pPr>
                              <w:r w:rsidRPr="00057277">
                                <w:rPr>
                                  <w:rStyle w:val="Strong"/>
                                  <w:rFonts w:ascii="Times New Roman" w:hAnsi="Times New Roman"/>
                                  <w:b w:val="0"/>
                                  <w:sz w:val="20"/>
                                  <w:szCs w:val="20"/>
                                </w:rPr>
                                <w:t>dönüştürmek için tasarlanmıştır?</w:t>
                              </w:r>
                            </w:p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A)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 Telefon     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B)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 Televizyon     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C)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 Ütü     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>D)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 Radyo </w:t>
                              </w:r>
                            </w:p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 xml:space="preserve">39. 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>Ampermetre elektrik devresine nasıl bağlanır?</w:t>
                              </w:r>
                            </w:p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 xml:space="preserve">A) 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>Seri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 xml:space="preserve">       B) 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 xml:space="preserve">Paralel 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 xml:space="preserve">      C)  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>Rastgele</w:t>
                              </w:r>
                              <w:r w:rsidRPr="00866E99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  <w:t xml:space="preserve">       D) </w:t>
                              </w:r>
                              <w:r w:rsidRPr="00866E99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  <w:t>Bağlanmaz</w:t>
                              </w:r>
                            </w:p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  <w:tbl>
                              <w:tblPr>
                                <w:tblW w:w="7995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A0"/>
                              </w:tblPr>
                              <w:tblGrid>
                                <w:gridCol w:w="7995"/>
                              </w:tblGrid>
                              <w:tr w:rsidR="00FE52B0" w:rsidRPr="00057277" w:rsidTr="00551FEB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000" w:type="pct"/>
                                    <w:tcMar>
                                      <w:top w:w="30" w:type="dxa"/>
                                      <w:left w:w="30" w:type="dxa"/>
                                      <w:bottom w:w="30" w:type="dxa"/>
                                      <w:right w:w="30" w:type="dxa"/>
                                    </w:tcMar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7217"/>
                                    </w:tblGrid>
                                    <w:tr w:rsidR="00FE52B0" w:rsidRPr="0005727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7157" w:type="dxa"/>
                                          <w:vAlign w:val="center"/>
                                        </w:tcPr>
                                        <w:p w:rsidR="00FE52B0" w:rsidRPr="00866E99" w:rsidRDefault="00FE52B0" w:rsidP="00551FEB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bCs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  <w:r w:rsidRPr="00866E99">
                                            <w:rPr>
                                              <w:rFonts w:ascii="Times New Roman" w:hAnsi="Times New Roman"/>
                                              <w:b/>
                                              <w:bCs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>40.</w:t>
                                          </w:r>
                                          <w:r w:rsidRPr="00866E99">
                                            <w:rPr>
                                              <w:rFonts w:ascii="Times New Roman" w:hAnsi="Times New Roman"/>
                                              <w:bCs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>Aşağıdaki devrelerin hangisinde ampuller birbirine seri</w:t>
                                          </w:r>
                                        </w:p>
                                        <w:p w:rsidR="00FE52B0" w:rsidRPr="00551FEB" w:rsidRDefault="00FE52B0" w:rsidP="00551FEB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bCs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  <w:r w:rsidRPr="00866E99">
                                            <w:rPr>
                                              <w:rFonts w:ascii="Times New Roman" w:hAnsi="Times New Roman"/>
                                              <w:bCs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>olarak bağlanmıştır?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52B0" w:rsidRPr="00551FEB" w:rsidRDefault="00FE52B0" w:rsidP="00551FEB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color w:val="000000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  <w:tr w:rsidR="00FE52B0" w:rsidRPr="00057277" w:rsidTr="00551FEB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FE52B0" w:rsidRPr="00551FEB" w:rsidRDefault="00FE52B0" w:rsidP="00551FEB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</w:p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2621"/>
                                      <w:gridCol w:w="5374"/>
                                    </w:tblGrid>
                                    <w:tr w:rsidR="00FE52B0" w:rsidRPr="00057277" w:rsidTr="00551FEB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1639" w:type="pct"/>
                                          <w:vAlign w:val="center"/>
                                        </w:tcPr>
                                        <w:p w:rsidR="00FE52B0" w:rsidRPr="00551FEB" w:rsidRDefault="00FE52B0" w:rsidP="00551FEB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  <w:r w:rsidRPr="00551FEB">
                                            <w:rPr>
                                              <w:rFonts w:ascii="Times New Roman" w:hAnsi="Times New Roman"/>
                                              <w:b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>A)</w:t>
                                          </w:r>
                                          <w:r w:rsidRPr="00551FEB"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 xml:space="preserve">  </w:t>
                                          </w:r>
                                          <w:r w:rsidRPr="00057277">
                                            <w:rPr>
                                              <w:rFonts w:ascii="Times New Roman" w:hAnsi="Times New Roman"/>
                                              <w:noProof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pict>
                                              <v:shape id="Resim 31" o:spid="_x0000_i1029" type="#_x0000_t75" alt="http://www.okulistik.com/qimage/tr/350867/16773_A.jpg" style="width:101.25pt;height:80.25pt;visibility:visible">
                                                <v:imagedata r:id="rId8" o:title=""/>
                                              </v:shape>
                                            </w:pi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361" w:type="pct"/>
                                          <w:vAlign w:val="center"/>
                                        </w:tcPr>
                                        <w:p w:rsidR="00FE52B0" w:rsidRPr="00551FEB" w:rsidRDefault="00FE52B0" w:rsidP="00551FEB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  <w:r w:rsidRPr="00551FEB">
                                            <w:rPr>
                                              <w:rFonts w:ascii="Times New Roman" w:hAnsi="Times New Roman"/>
                                              <w:b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>B)</w:t>
                                          </w:r>
                                          <w:r w:rsidRPr="00551FEB"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 xml:space="preserve">  </w:t>
                                          </w:r>
                                          <w:r w:rsidRPr="00057277">
                                            <w:rPr>
                                              <w:rFonts w:ascii="Times New Roman" w:hAnsi="Times New Roman"/>
                                              <w:noProof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pict>
                                              <v:shape id="Resim 32" o:spid="_x0000_i1030" type="#_x0000_t75" alt="http://www.okulistik.com/qimage/tr/350867/16773_B.jpg" style="width:90.75pt;height:72.75pt;visibility:visible">
                                                <v:imagedata r:id="rId9" o:title=""/>
                                              </v:shape>
                                            </w:pict>
                                          </w:r>
                                        </w:p>
                                      </w:tc>
                                    </w:tr>
                                    <w:tr w:rsidR="00FE52B0" w:rsidRPr="00057277" w:rsidTr="00551FEB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1639" w:type="pct"/>
                                          <w:vAlign w:val="center"/>
                                        </w:tcPr>
                                        <w:p w:rsidR="00FE52B0" w:rsidRPr="00551FEB" w:rsidRDefault="00FE52B0" w:rsidP="00551FEB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361" w:type="pct"/>
                                          <w:vAlign w:val="center"/>
                                        </w:tcPr>
                                        <w:p w:rsidR="00FE52B0" w:rsidRPr="00551FEB" w:rsidRDefault="00FE52B0" w:rsidP="00551FEB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FE52B0" w:rsidRPr="00057277" w:rsidTr="00551FEB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1639" w:type="pct"/>
                                          <w:vAlign w:val="center"/>
                                        </w:tcPr>
                                        <w:p w:rsidR="00FE52B0" w:rsidRPr="00551FEB" w:rsidRDefault="00FE52B0" w:rsidP="00551FEB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  <w:r w:rsidRPr="00551FEB">
                                            <w:rPr>
                                              <w:rFonts w:ascii="Times New Roman" w:hAnsi="Times New Roman"/>
                                              <w:b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>C)</w:t>
                                          </w:r>
                                          <w:r w:rsidRPr="00551FEB"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 xml:space="preserve">  </w:t>
                                          </w:r>
                                          <w:r w:rsidRPr="00057277">
                                            <w:rPr>
                                              <w:rFonts w:ascii="Times New Roman" w:hAnsi="Times New Roman"/>
                                              <w:noProof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pict>
                                              <v:shape id="Resim 33" o:spid="_x0000_i1031" type="#_x0000_t75" alt="http://www.okulistik.com/qimage/tr/350867/16773_C.jpg" style="width:102.75pt;height:74.25pt;visibility:visible">
                                                <v:imagedata r:id="rId10" o:title=""/>
                                              </v:shape>
                                            </w:pi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361" w:type="pct"/>
                                          <w:vAlign w:val="center"/>
                                        </w:tcPr>
                                        <w:p w:rsidR="00FE52B0" w:rsidRPr="00551FEB" w:rsidRDefault="00FE52B0" w:rsidP="00551FEB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</w:pPr>
                                          <w:r w:rsidRPr="00551FEB">
                                            <w:rPr>
                                              <w:rFonts w:ascii="Times New Roman" w:hAnsi="Times New Roman"/>
                                              <w:b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>D)</w:t>
                                          </w:r>
                                          <w:r w:rsidRPr="00551FEB">
                                            <w:rPr>
                                              <w:rFonts w:ascii="Times New Roman" w:hAnsi="Times New Roman"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t xml:space="preserve">  </w:t>
                                          </w:r>
                                          <w:r w:rsidRPr="00057277">
                                            <w:rPr>
                                              <w:rFonts w:ascii="Times New Roman" w:hAnsi="Times New Roman"/>
                                              <w:noProof/>
                                              <w:sz w:val="20"/>
                                              <w:szCs w:val="20"/>
                                              <w:lang w:eastAsia="tr-TR"/>
                                            </w:rPr>
                                            <w:pict>
                                              <v:shape id="Resim 34" o:spid="_x0000_i1032" type="#_x0000_t75" alt="http://www.okulistik.com/qimage/tr/350867/16773_D.jpg" style="width:93.75pt;height:75pt;visibility:visible">
                                                <v:imagedata r:id="rId11" o:title=""/>
                                              </v:shape>
                                            </w:pic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52B0" w:rsidRPr="00551FEB" w:rsidRDefault="00FE52B0" w:rsidP="00551FEB">
                                    <w:pPr>
                                      <w:spacing w:after="0" w:line="240" w:lineRule="auto"/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52B0" w:rsidRPr="00866E99" w:rsidRDefault="00FE52B0" w:rsidP="00DD59AE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FE52B0" w:rsidRPr="00866E99" w:rsidRDefault="00FE52B0" w:rsidP="00DD59AE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FE52B0" w:rsidRPr="00866E99" w:rsidRDefault="00FE52B0" w:rsidP="00DD59A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FE52B0" w:rsidRPr="00866E99" w:rsidRDefault="00FE52B0" w:rsidP="00DD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FE52B0" w:rsidRPr="00057277" w:rsidTr="00DD59AE">
        <w:trPr>
          <w:tblCellSpacing w:w="0" w:type="dxa"/>
        </w:trPr>
        <w:tc>
          <w:tcPr>
            <w:tcW w:w="0" w:type="auto"/>
            <w:vMerge/>
            <w:vAlign w:val="center"/>
          </w:tcPr>
          <w:p w:rsidR="00FE52B0" w:rsidRPr="00866E99" w:rsidRDefault="00FE52B0" w:rsidP="00DD59A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E52B0" w:rsidRPr="00866E99" w:rsidRDefault="00FE52B0" w:rsidP="00DD59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FE52B0" w:rsidRPr="00866E99" w:rsidRDefault="00FE52B0" w:rsidP="00DD59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FE52B0" w:rsidRPr="00866E99" w:rsidRDefault="00FE52B0" w:rsidP="001674D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sectPr w:rsidR="00FE52B0" w:rsidRPr="00866E99" w:rsidSect="009E06E7">
      <w:pgSz w:w="11906" w:h="16838"/>
      <w:pgMar w:top="426" w:right="424" w:bottom="426" w:left="426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06E7"/>
    <w:rsid w:val="000105BB"/>
    <w:rsid w:val="000228C4"/>
    <w:rsid w:val="00023C6F"/>
    <w:rsid w:val="00057277"/>
    <w:rsid w:val="000740A5"/>
    <w:rsid w:val="0011797C"/>
    <w:rsid w:val="001322A4"/>
    <w:rsid w:val="001437D0"/>
    <w:rsid w:val="001674D1"/>
    <w:rsid w:val="00170F37"/>
    <w:rsid w:val="001B191C"/>
    <w:rsid w:val="00221054"/>
    <w:rsid w:val="00224227"/>
    <w:rsid w:val="00225380"/>
    <w:rsid w:val="0030426E"/>
    <w:rsid w:val="00347914"/>
    <w:rsid w:val="004354ED"/>
    <w:rsid w:val="004927CD"/>
    <w:rsid w:val="004D13CE"/>
    <w:rsid w:val="00551FEB"/>
    <w:rsid w:val="005A0C2E"/>
    <w:rsid w:val="005A3853"/>
    <w:rsid w:val="005D0DBE"/>
    <w:rsid w:val="006159A5"/>
    <w:rsid w:val="006F2016"/>
    <w:rsid w:val="007255A0"/>
    <w:rsid w:val="00866E99"/>
    <w:rsid w:val="008B2CFE"/>
    <w:rsid w:val="008E1CE4"/>
    <w:rsid w:val="009349B9"/>
    <w:rsid w:val="009E06E7"/>
    <w:rsid w:val="00A10704"/>
    <w:rsid w:val="00A241A1"/>
    <w:rsid w:val="00A315BB"/>
    <w:rsid w:val="00C362EA"/>
    <w:rsid w:val="00CA21D4"/>
    <w:rsid w:val="00D574A8"/>
    <w:rsid w:val="00D65F19"/>
    <w:rsid w:val="00DA51E7"/>
    <w:rsid w:val="00DD59AE"/>
    <w:rsid w:val="00DE4A50"/>
    <w:rsid w:val="00DF67B6"/>
    <w:rsid w:val="00E12739"/>
    <w:rsid w:val="00E76C12"/>
    <w:rsid w:val="00E957D6"/>
    <w:rsid w:val="00F2249D"/>
    <w:rsid w:val="00F74924"/>
    <w:rsid w:val="00FE52B0"/>
    <w:rsid w:val="00FF5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2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DE4A50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DE4A50"/>
    <w:pPr>
      <w:ind w:left="720"/>
      <w:contextualSpacing/>
    </w:pPr>
  </w:style>
  <w:style w:type="paragraph" w:styleId="NormalWeb">
    <w:name w:val="Normal (Web)"/>
    <w:basedOn w:val="Normal"/>
    <w:uiPriority w:val="99"/>
    <w:rsid w:val="003042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304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42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61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27">
          <w:marLeft w:val="0"/>
          <w:marRight w:val="0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75">
              <w:marLeft w:val="269"/>
              <w:marRight w:val="269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16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119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22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117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62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50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17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45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18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89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23">
          <w:marLeft w:val="0"/>
          <w:marRight w:val="0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121">
              <w:marLeft w:val="269"/>
              <w:marRight w:val="269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38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40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11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136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68">
          <w:marLeft w:val="0"/>
          <w:marRight w:val="0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69">
              <w:marLeft w:val="269"/>
              <w:marRight w:val="269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37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132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33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67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76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33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30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94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34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60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70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57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42">
          <w:marLeft w:val="0"/>
          <w:marRight w:val="0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103">
              <w:marLeft w:val="269"/>
              <w:marRight w:val="269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12">
          <w:marLeft w:val="0"/>
          <w:marRight w:val="0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86">
              <w:marLeft w:val="269"/>
              <w:marRight w:val="269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00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65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91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87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07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114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25">
          <w:marLeft w:val="0"/>
          <w:marRight w:val="0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125">
              <w:marLeft w:val="269"/>
              <w:marRight w:val="269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85">
          <w:marLeft w:val="0"/>
          <w:marRight w:val="0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54">
              <w:marLeft w:val="269"/>
              <w:marRight w:val="269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26">
          <w:marLeft w:val="0"/>
          <w:marRight w:val="0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98">
              <w:marLeft w:val="269"/>
              <w:marRight w:val="269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44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113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7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3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59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80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140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105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2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12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84">
          <w:marLeft w:val="0"/>
          <w:marRight w:val="0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20">
              <w:marLeft w:val="269"/>
              <w:marRight w:val="269"/>
              <w:marTop w:val="32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55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77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61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2030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2064">
              <w:marLeft w:val="313"/>
              <w:marRight w:val="313"/>
              <w:marTop w:val="38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180</TotalTime>
  <Pages>3</Pages>
  <Words>1236</Words>
  <Characters>7051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Aliiiii</dc:creator>
  <cp:keywords/>
  <dc:description/>
  <cp:lastModifiedBy>fatih</cp:lastModifiedBy>
  <cp:revision>37</cp:revision>
  <dcterms:created xsi:type="dcterms:W3CDTF">2016-05-18T20:24:00Z</dcterms:created>
  <dcterms:modified xsi:type="dcterms:W3CDTF">2016-05-26T13:41:00Z</dcterms:modified>
</cp:coreProperties>
</file>